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5D" w:rsidRDefault="005D4579" w:rsidP="00A4769B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28601C9" wp14:editId="39FF272E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352DB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Oddíly</w:t>
      </w:r>
      <w:r w:rsidR="00672BD6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52DB3" w:rsidRPr="001714A0" w:rsidRDefault="00352DB3" w:rsidP="00352DB3">
      <w:bookmarkStart w:id="0" w:name="_Toc378715459"/>
      <w:r w:rsidRPr="001714A0">
        <w:lastRenderedPageBreak/>
        <w:t>Renesanční architektura v Česk</w:t>
      </w:r>
      <w:bookmarkEnd w:id="0"/>
      <w:r w:rsidRPr="001714A0">
        <w:t>é republice</w:t>
      </w:r>
    </w:p>
    <w:p w:rsidR="00352DB3" w:rsidRPr="001714A0" w:rsidRDefault="00352DB3" w:rsidP="00352DB3">
      <w:r w:rsidRPr="001714A0">
        <w:t xml:space="preserve"> Renesanční architektura tvoří významnou fázi vývoje architektury na území dnešní ČR. V českých zemích se renesanční sloh projevoval přibližně od konce 15. století do první poloviny 17. století.</w:t>
      </w:r>
    </w:p>
    <w:p w:rsidR="00352DB3" w:rsidRPr="001714A0" w:rsidRDefault="00352DB3" w:rsidP="00352DB3">
      <w:r w:rsidRPr="001714A0">
        <w:t>V porovnání s gotikou trvalo období renesance na českém území poměrně krátce, na druhou stranu šlo o období míru, hospodářského vzestupu a rozkvětu měst. V Čechách však přetrvávala silná gotická tradice – ještě na počátku 16. století se dokončovaly velké gotické kostely, jejichž stavba se v nestabilním období způsobeném husitskými válkami značně protáhla, ne-li úplně zastavila. Hlavními stavebníky v tomto období byl královský dvůr, následovaný bohatými šlechtickými rody a měšťanstvem, tudíž se stavební aktivita soustředila především na obytnou architekturu, mezi kterou patří zámky, paláce nebo měšťanské domy.</w:t>
      </w:r>
    </w:p>
    <w:p w:rsidR="00352DB3" w:rsidRPr="00352DB3" w:rsidRDefault="00352DB3" w:rsidP="00352DB3">
      <w:r w:rsidRPr="001714A0">
        <w:t>Renesanční památky na území ČRV Čechách se renesance rozděluje do dvou období a to Jagellonská a Habsburská. V Jagellonském období se renesanční styl mísí s gotickými prvky (klenba sklípková a kroužená). K nám se dostávala zejména z Uher, kde díky Matyáši Korvínovi se dobře jí dařilo. A odtud se šířila přes celou Moravu a Čechy.</w:t>
      </w:r>
    </w:p>
    <w:p w:rsidR="00232B2E" w:rsidRPr="00CE01A5" w:rsidRDefault="00352DB3" w:rsidP="00790270">
      <w:pPr>
        <w:spacing w:before="7560" w:after="0"/>
      </w:pPr>
      <w:r w:rsidRPr="00C61EE0">
        <w:rPr>
          <w:rFonts w:ascii="Comic Sans MS" w:hAnsi="Comic Sans MS"/>
          <w:i/>
          <w:sz w:val="16"/>
          <w:szCs w:val="20"/>
        </w:rPr>
        <w:t xml:space="preserve">Zdroj textu: </w:t>
      </w:r>
      <w:r w:rsidRPr="005A33BD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 Renesanční architektura v Česku [online], Wikipedie: Otevřená encyklopedie, c2013, Datum poslední revize 10. 12. 2013, 10:45 UTC, [citováno 26. 02. 2014] &lt;http://cs.wikipedia.org/w/index.php?title=Renesan%C4%8Dn%C3%AD_architektura_v_%C4%8Cesku&amp;oldid=11006375&gt;</w:t>
      </w:r>
      <w:bookmarkStart w:id="1" w:name="_GoBack"/>
      <w:bookmarkEnd w:id="1"/>
    </w:p>
    <w:sectPr w:rsidR="00232B2E" w:rsidRPr="00CE01A5" w:rsidSect="004D498A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CAE" w:rsidRDefault="00431CAE" w:rsidP="00CA6778">
      <w:pPr>
        <w:spacing w:before="0" w:after="0"/>
      </w:pPr>
      <w:r>
        <w:separator/>
      </w:r>
    </w:p>
  </w:endnote>
  <w:endnote w:type="continuationSeparator" w:id="0">
    <w:p w:rsidR="00431CAE" w:rsidRDefault="00431CA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 xml:space="preserve">Mgr. Josef </w:t>
    </w:r>
    <w:proofErr w:type="spellStart"/>
    <w:r w:rsidR="00FA031D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CAE" w:rsidRDefault="00431CAE" w:rsidP="00CA6778">
      <w:pPr>
        <w:spacing w:before="0" w:after="0"/>
      </w:pPr>
      <w:r>
        <w:separator/>
      </w:r>
    </w:p>
  </w:footnote>
  <w:footnote w:type="continuationSeparator" w:id="0">
    <w:p w:rsidR="00431CAE" w:rsidRDefault="00431CA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05B09"/>
    <w:multiLevelType w:val="hybridMultilevel"/>
    <w:tmpl w:val="0EBCAD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13"/>
  </w:num>
  <w:num w:numId="5">
    <w:abstractNumId w:val="31"/>
  </w:num>
  <w:num w:numId="6">
    <w:abstractNumId w:val="3"/>
  </w:num>
  <w:num w:numId="7">
    <w:abstractNumId w:val="30"/>
  </w:num>
  <w:num w:numId="8">
    <w:abstractNumId w:val="24"/>
  </w:num>
  <w:num w:numId="9">
    <w:abstractNumId w:val="29"/>
  </w:num>
  <w:num w:numId="10">
    <w:abstractNumId w:val="23"/>
  </w:num>
  <w:num w:numId="11">
    <w:abstractNumId w:val="16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2"/>
  </w:num>
  <w:num w:numId="17">
    <w:abstractNumId w:val="1"/>
  </w:num>
  <w:num w:numId="18">
    <w:abstractNumId w:val="15"/>
  </w:num>
  <w:num w:numId="19">
    <w:abstractNumId w:val="21"/>
  </w:num>
  <w:num w:numId="20">
    <w:abstractNumId w:val="19"/>
  </w:num>
  <w:num w:numId="21">
    <w:abstractNumId w:val="2"/>
  </w:num>
  <w:num w:numId="22">
    <w:abstractNumId w:val="10"/>
  </w:num>
  <w:num w:numId="23">
    <w:abstractNumId w:val="0"/>
  </w:num>
  <w:num w:numId="24">
    <w:abstractNumId w:val="25"/>
  </w:num>
  <w:num w:numId="25">
    <w:abstractNumId w:val="5"/>
  </w:num>
  <w:num w:numId="26">
    <w:abstractNumId w:val="17"/>
  </w:num>
  <w:num w:numId="27">
    <w:abstractNumId w:val="18"/>
  </w:num>
  <w:num w:numId="28">
    <w:abstractNumId w:val="6"/>
  </w:num>
  <w:num w:numId="29">
    <w:abstractNumId w:val="26"/>
  </w:num>
  <w:num w:numId="30">
    <w:abstractNumId w:val="28"/>
  </w:num>
  <w:num w:numId="31">
    <w:abstractNumId w:val="9"/>
  </w:num>
  <w:num w:numId="32">
    <w:abstractNumId w:val="12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50FD5"/>
    <w:rsid w:val="0008258D"/>
    <w:rsid w:val="00084AD2"/>
    <w:rsid w:val="000C5871"/>
    <w:rsid w:val="000D4C97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D58C3"/>
    <w:rsid w:val="001D7869"/>
    <w:rsid w:val="001E5044"/>
    <w:rsid w:val="001F17E5"/>
    <w:rsid w:val="00206E18"/>
    <w:rsid w:val="00226214"/>
    <w:rsid w:val="00232B2E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52DB3"/>
    <w:rsid w:val="003646FF"/>
    <w:rsid w:val="00375125"/>
    <w:rsid w:val="003B0F75"/>
    <w:rsid w:val="003B1DB2"/>
    <w:rsid w:val="003C040B"/>
    <w:rsid w:val="003D1D48"/>
    <w:rsid w:val="00431CAE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BD6"/>
    <w:rsid w:val="00684206"/>
    <w:rsid w:val="006B1AB5"/>
    <w:rsid w:val="006C43F2"/>
    <w:rsid w:val="006F4228"/>
    <w:rsid w:val="006F6065"/>
    <w:rsid w:val="00704370"/>
    <w:rsid w:val="007269D6"/>
    <w:rsid w:val="00741ACE"/>
    <w:rsid w:val="007571C9"/>
    <w:rsid w:val="00786A08"/>
    <w:rsid w:val="00790270"/>
    <w:rsid w:val="00796B9C"/>
    <w:rsid w:val="007C6313"/>
    <w:rsid w:val="007C6C18"/>
    <w:rsid w:val="007D26E4"/>
    <w:rsid w:val="007D337C"/>
    <w:rsid w:val="00810F07"/>
    <w:rsid w:val="008153F3"/>
    <w:rsid w:val="0084497E"/>
    <w:rsid w:val="00897E41"/>
    <w:rsid w:val="008E27E5"/>
    <w:rsid w:val="00916D69"/>
    <w:rsid w:val="00947E9C"/>
    <w:rsid w:val="009576DF"/>
    <w:rsid w:val="00985EC7"/>
    <w:rsid w:val="009C0200"/>
    <w:rsid w:val="009C77DA"/>
    <w:rsid w:val="00A06B49"/>
    <w:rsid w:val="00A25BAA"/>
    <w:rsid w:val="00A274CC"/>
    <w:rsid w:val="00A4769B"/>
    <w:rsid w:val="00A92608"/>
    <w:rsid w:val="00A97FEF"/>
    <w:rsid w:val="00AA3C73"/>
    <w:rsid w:val="00B04675"/>
    <w:rsid w:val="00B060E7"/>
    <w:rsid w:val="00B107B8"/>
    <w:rsid w:val="00B14167"/>
    <w:rsid w:val="00B419DB"/>
    <w:rsid w:val="00B55979"/>
    <w:rsid w:val="00B70AB3"/>
    <w:rsid w:val="00B87A97"/>
    <w:rsid w:val="00BB1F44"/>
    <w:rsid w:val="00BC0EAC"/>
    <w:rsid w:val="00BD446E"/>
    <w:rsid w:val="00BF2AA1"/>
    <w:rsid w:val="00C23A79"/>
    <w:rsid w:val="00C34350"/>
    <w:rsid w:val="00CA6778"/>
    <w:rsid w:val="00CA68AF"/>
    <w:rsid w:val="00CC0FF6"/>
    <w:rsid w:val="00CC7126"/>
    <w:rsid w:val="00CD1F44"/>
    <w:rsid w:val="00CE01A5"/>
    <w:rsid w:val="00D0404C"/>
    <w:rsid w:val="00D25A0C"/>
    <w:rsid w:val="00D41E97"/>
    <w:rsid w:val="00D427F9"/>
    <w:rsid w:val="00D43FB5"/>
    <w:rsid w:val="00D461B6"/>
    <w:rsid w:val="00D54E6A"/>
    <w:rsid w:val="00D56BEF"/>
    <w:rsid w:val="00D77674"/>
    <w:rsid w:val="00DA5321"/>
    <w:rsid w:val="00DD41E0"/>
    <w:rsid w:val="00DE4DB2"/>
    <w:rsid w:val="00DF1B55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40DED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locked/>
    <w:rsid w:val="001D58C3"/>
    <w:pPr>
      <w:spacing w:before="0" w:after="200" w:line="276" w:lineRule="auto"/>
    </w:pPr>
    <w:rPr>
      <w:rFonts w:asciiTheme="minorHAnsi" w:eastAsiaTheme="minorEastAsia" w:hAnsiTheme="minorHAnsi"/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1D58C3"/>
    <w:rPr>
      <w:rFonts w:eastAsiaTheme="minorEastAsia"/>
      <w:i/>
      <w:iCs/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1D58C3"/>
    <w:pPr>
      <w:spacing w:before="0" w:after="0"/>
    </w:pPr>
    <w:rPr>
      <w:rFonts w:asciiTheme="minorHAnsi" w:eastAsiaTheme="minorEastAsia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8C3"/>
    <w:rPr>
      <w:rFonts w:eastAsiaTheme="minorEastAsia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1D58C3"/>
    <w:rPr>
      <w:vertAlign w:val="superscript"/>
    </w:rPr>
  </w:style>
  <w:style w:type="character" w:customStyle="1" w:styleId="apple-converted-space">
    <w:name w:val="apple-converted-space"/>
    <w:basedOn w:val="Standardnpsmoodstavce"/>
    <w:rsid w:val="00232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locked/>
    <w:rsid w:val="001D58C3"/>
    <w:pPr>
      <w:spacing w:before="0" w:after="200" w:line="276" w:lineRule="auto"/>
    </w:pPr>
    <w:rPr>
      <w:rFonts w:asciiTheme="minorHAnsi" w:eastAsiaTheme="minorEastAsia" w:hAnsiTheme="minorHAnsi"/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1D58C3"/>
    <w:rPr>
      <w:rFonts w:eastAsiaTheme="minorEastAsia"/>
      <w:i/>
      <w:iCs/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1D58C3"/>
    <w:pPr>
      <w:spacing w:before="0" w:after="0"/>
    </w:pPr>
    <w:rPr>
      <w:rFonts w:asciiTheme="minorHAnsi" w:eastAsiaTheme="minorEastAsia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8C3"/>
    <w:rPr>
      <w:rFonts w:eastAsiaTheme="minorEastAsia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1D58C3"/>
    <w:rPr>
      <w:vertAlign w:val="superscript"/>
    </w:rPr>
  </w:style>
  <w:style w:type="character" w:customStyle="1" w:styleId="apple-converted-space">
    <w:name w:val="apple-converted-space"/>
    <w:basedOn w:val="Standardnpsmoodstavce"/>
    <w:rsid w:val="00232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9983DBF-E425-488D-B417-9B3491AD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217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3</cp:revision>
  <cp:lastPrinted>2013-11-29T09:40:00Z</cp:lastPrinted>
  <dcterms:created xsi:type="dcterms:W3CDTF">2014-02-26T21:40:00Z</dcterms:created>
  <dcterms:modified xsi:type="dcterms:W3CDTF">2014-02-26T21:40:00Z</dcterms:modified>
</cp:coreProperties>
</file>