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5D" w:rsidRDefault="005D4579" w:rsidP="00A4769B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28601C9" wp14:editId="39FF272E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2A190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Shrnutí</w:t>
      </w:r>
      <w:bookmarkStart w:id="0" w:name="_GoBack"/>
      <w:bookmarkEnd w:id="0"/>
      <w:r w:rsidR="00672BD6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248E4" w:rsidRPr="00AE5E42" w:rsidRDefault="00D248E4" w:rsidP="00D248E4">
      <w:r>
        <w:lastRenderedPageBreak/>
        <w:t>Dobývání hradu Pecka</w:t>
      </w:r>
    </w:p>
    <w:p w:rsidR="00D248E4" w:rsidRPr="00FF1D08" w:rsidRDefault="00D248E4" w:rsidP="00D248E4">
      <w:r w:rsidRPr="00FF1D08">
        <w:t>Termín: 20. květen 2012</w:t>
      </w:r>
    </w:p>
    <w:p w:rsidR="00D248E4" w:rsidRPr="00FF1D08" w:rsidRDefault="00D248E4" w:rsidP="00D248E4">
      <w:r w:rsidRPr="00FF1D08">
        <w:t>9:00 – zahájení, otevření hradu a doprovodných aktivit</w:t>
      </w:r>
    </w:p>
    <w:p w:rsidR="00D248E4" w:rsidRPr="00FF1D08" w:rsidRDefault="00D248E4" w:rsidP="00D248E4">
      <w:r>
        <w:t>12:00 – hlavní program – dobývání hradu Pecka</w:t>
      </w:r>
    </w:p>
    <w:p w:rsidR="00D248E4" w:rsidRPr="00FF1D08" w:rsidRDefault="00D248E4" w:rsidP="00D248E4">
      <w:r w:rsidRPr="00FF1D08">
        <w:t>15:00 – ukázka sokolnictví</w:t>
      </w:r>
    </w:p>
    <w:p w:rsidR="00D248E4" w:rsidRPr="00FF1D08" w:rsidRDefault="00D248E4" w:rsidP="00D248E4">
      <w:r w:rsidRPr="00FF1D08">
        <w:t>18:00 – turnaj v lukostřelbě</w:t>
      </w:r>
    </w:p>
    <w:p w:rsidR="00D248E4" w:rsidRPr="00FF1D08" w:rsidRDefault="00D248E4" w:rsidP="00D248E4">
      <w:r w:rsidRPr="00FF1D08">
        <w:t>20:00 – divadelní představení rytířské skupiny, koncert středověké hudby</w:t>
      </w:r>
    </w:p>
    <w:p w:rsidR="00D248E4" w:rsidRDefault="00D248E4" w:rsidP="00D248E4">
      <w:r w:rsidRPr="00FF1D08">
        <w:t xml:space="preserve">Vstupné: </w:t>
      </w:r>
    </w:p>
    <w:p w:rsidR="00D248E4" w:rsidRDefault="00D248E4" w:rsidP="00D248E4">
      <w:pPr>
        <w:rPr>
          <w:noProof/>
        </w:rPr>
      </w:pPr>
      <w:r>
        <w:t>Atrakce</w:t>
      </w:r>
      <w:r>
        <w:rPr>
          <w:noProof/>
        </w:rPr>
        <w:t>:</w:t>
      </w:r>
    </w:p>
    <w:p w:rsidR="00D248E4" w:rsidRDefault="00D248E4" w:rsidP="00D248E4">
      <w:r>
        <w:t>Lukostřelba a střelba z kuše</w:t>
      </w:r>
    </w:p>
    <w:p w:rsidR="00D248E4" w:rsidRDefault="00D248E4" w:rsidP="00D248E4">
      <w:r>
        <w:t>Výstava dravců</w:t>
      </w:r>
    </w:p>
    <w:p w:rsidR="00D248E4" w:rsidRDefault="00D248E4" w:rsidP="00D248E4">
      <w:r>
        <w:t>Kovárna</w:t>
      </w:r>
    </w:p>
    <w:p w:rsidR="00D248E4" w:rsidRDefault="00D248E4" w:rsidP="00D248E4">
      <w:r>
        <w:t>Výroba historických mincí</w:t>
      </w:r>
    </w:p>
    <w:p w:rsidR="00D248E4" w:rsidRDefault="00D248E4" w:rsidP="00D248E4">
      <w:r>
        <w:t>Prodej replik historických zbraní</w:t>
      </w:r>
    </w:p>
    <w:p w:rsidR="00D248E4" w:rsidRDefault="00D248E4" w:rsidP="00D248E4">
      <w:r>
        <w:t>Prodej občerstvení</w:t>
      </w:r>
    </w:p>
    <w:p w:rsidR="00D248E4" w:rsidRDefault="00D248E4" w:rsidP="00D248E4">
      <w:r>
        <w:t>Jízda na koni</w:t>
      </w:r>
    </w:p>
    <w:p w:rsidR="00D248E4" w:rsidRDefault="00D248E4" w:rsidP="00D248E4">
      <w:r>
        <w:t>Historická řemesla</w:t>
      </w:r>
    </w:p>
    <w:p w:rsidR="00D248E4" w:rsidRDefault="00D248E4" w:rsidP="00D248E4">
      <w:r>
        <w:t>Prodej perníku</w:t>
      </w:r>
    </w:p>
    <w:p w:rsidR="00D248E4" w:rsidRDefault="00D248E4" w:rsidP="00D248E4">
      <w:r>
        <w:t>Stánky s turistickými suvenýry</w:t>
      </w:r>
    </w:p>
    <w:p w:rsidR="00D248E4" w:rsidRDefault="00D248E4" w:rsidP="00D248E4">
      <w:r>
        <w:t>Vstupenky na prohlídkové okruhy je vhodné rezervovat telefonicky nebo na webových stránkách hradu!</w:t>
      </w:r>
    </w:p>
    <w:p w:rsidR="005F74CB" w:rsidRPr="00CC7126" w:rsidRDefault="005F74CB" w:rsidP="00B419DB">
      <w:pPr>
        <w:spacing w:before="2400" w:after="0"/>
        <w:rPr>
          <w:rFonts w:ascii="Century" w:hAnsi="Century"/>
        </w:rPr>
      </w:pPr>
    </w:p>
    <w:sectPr w:rsidR="005F74CB" w:rsidRPr="00CC7126" w:rsidSect="004D498A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36" w:rsidRDefault="00F02036" w:rsidP="00CA6778">
      <w:pPr>
        <w:spacing w:before="0" w:after="0"/>
      </w:pPr>
      <w:r>
        <w:separator/>
      </w:r>
    </w:p>
  </w:endnote>
  <w:endnote w:type="continuationSeparator" w:id="0">
    <w:p w:rsidR="00F02036" w:rsidRDefault="00F0203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36" w:rsidRDefault="00F02036" w:rsidP="00CA6778">
      <w:pPr>
        <w:spacing w:before="0" w:after="0"/>
      </w:pPr>
      <w:r>
        <w:separator/>
      </w:r>
    </w:p>
  </w:footnote>
  <w:footnote w:type="continuationSeparator" w:id="0">
    <w:p w:rsidR="00F02036" w:rsidRDefault="00F0203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05B09"/>
    <w:multiLevelType w:val="hybridMultilevel"/>
    <w:tmpl w:val="0EBCAD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13"/>
  </w:num>
  <w:num w:numId="5">
    <w:abstractNumId w:val="31"/>
  </w:num>
  <w:num w:numId="6">
    <w:abstractNumId w:val="3"/>
  </w:num>
  <w:num w:numId="7">
    <w:abstractNumId w:val="30"/>
  </w:num>
  <w:num w:numId="8">
    <w:abstractNumId w:val="24"/>
  </w:num>
  <w:num w:numId="9">
    <w:abstractNumId w:val="29"/>
  </w:num>
  <w:num w:numId="10">
    <w:abstractNumId w:val="23"/>
  </w:num>
  <w:num w:numId="11">
    <w:abstractNumId w:val="16"/>
  </w:num>
  <w:num w:numId="12">
    <w:abstractNumId w:val="7"/>
  </w:num>
  <w:num w:numId="13">
    <w:abstractNumId w:val="11"/>
  </w:num>
  <w:num w:numId="14">
    <w:abstractNumId w:val="20"/>
  </w:num>
  <w:num w:numId="15">
    <w:abstractNumId w:val="4"/>
  </w:num>
  <w:num w:numId="16">
    <w:abstractNumId w:val="22"/>
  </w:num>
  <w:num w:numId="17">
    <w:abstractNumId w:val="1"/>
  </w:num>
  <w:num w:numId="18">
    <w:abstractNumId w:val="15"/>
  </w:num>
  <w:num w:numId="19">
    <w:abstractNumId w:val="21"/>
  </w:num>
  <w:num w:numId="20">
    <w:abstractNumId w:val="19"/>
  </w:num>
  <w:num w:numId="21">
    <w:abstractNumId w:val="2"/>
  </w:num>
  <w:num w:numId="22">
    <w:abstractNumId w:val="10"/>
  </w:num>
  <w:num w:numId="23">
    <w:abstractNumId w:val="0"/>
  </w:num>
  <w:num w:numId="24">
    <w:abstractNumId w:val="25"/>
  </w:num>
  <w:num w:numId="25">
    <w:abstractNumId w:val="5"/>
  </w:num>
  <w:num w:numId="26">
    <w:abstractNumId w:val="17"/>
  </w:num>
  <w:num w:numId="27">
    <w:abstractNumId w:val="18"/>
  </w:num>
  <w:num w:numId="28">
    <w:abstractNumId w:val="6"/>
  </w:num>
  <w:num w:numId="29">
    <w:abstractNumId w:val="26"/>
  </w:num>
  <w:num w:numId="30">
    <w:abstractNumId w:val="28"/>
  </w:num>
  <w:num w:numId="31">
    <w:abstractNumId w:val="9"/>
  </w:num>
  <w:num w:numId="32">
    <w:abstractNumId w:val="12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8258D"/>
    <w:rsid w:val="00084AD2"/>
    <w:rsid w:val="000C5871"/>
    <w:rsid w:val="000D4C97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D7869"/>
    <w:rsid w:val="001E5044"/>
    <w:rsid w:val="001F17E5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A1900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BD6"/>
    <w:rsid w:val="00684206"/>
    <w:rsid w:val="006B1AB5"/>
    <w:rsid w:val="006C43F2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26E4"/>
    <w:rsid w:val="007D337C"/>
    <w:rsid w:val="00810F07"/>
    <w:rsid w:val="008153F3"/>
    <w:rsid w:val="0084497E"/>
    <w:rsid w:val="00897E41"/>
    <w:rsid w:val="008E27E5"/>
    <w:rsid w:val="00916D69"/>
    <w:rsid w:val="00947E9C"/>
    <w:rsid w:val="009576DF"/>
    <w:rsid w:val="00985EC7"/>
    <w:rsid w:val="009C0200"/>
    <w:rsid w:val="009C77DA"/>
    <w:rsid w:val="00A06B49"/>
    <w:rsid w:val="00A25BAA"/>
    <w:rsid w:val="00A274CC"/>
    <w:rsid w:val="00A4769B"/>
    <w:rsid w:val="00A92608"/>
    <w:rsid w:val="00A97FEF"/>
    <w:rsid w:val="00AA3C73"/>
    <w:rsid w:val="00B04675"/>
    <w:rsid w:val="00B060E7"/>
    <w:rsid w:val="00B107B8"/>
    <w:rsid w:val="00B14167"/>
    <w:rsid w:val="00B419DB"/>
    <w:rsid w:val="00B55979"/>
    <w:rsid w:val="00B70AB3"/>
    <w:rsid w:val="00B865BB"/>
    <w:rsid w:val="00B87A97"/>
    <w:rsid w:val="00BB1F44"/>
    <w:rsid w:val="00BC0EAC"/>
    <w:rsid w:val="00BD446E"/>
    <w:rsid w:val="00BF2AA1"/>
    <w:rsid w:val="00C23A79"/>
    <w:rsid w:val="00C34350"/>
    <w:rsid w:val="00CA6778"/>
    <w:rsid w:val="00CA68AF"/>
    <w:rsid w:val="00CC0FF6"/>
    <w:rsid w:val="00CC7126"/>
    <w:rsid w:val="00CD1F44"/>
    <w:rsid w:val="00D0404C"/>
    <w:rsid w:val="00D248E4"/>
    <w:rsid w:val="00D25A0C"/>
    <w:rsid w:val="00D41E97"/>
    <w:rsid w:val="00D427F9"/>
    <w:rsid w:val="00D43FB5"/>
    <w:rsid w:val="00D461B6"/>
    <w:rsid w:val="00D54E6A"/>
    <w:rsid w:val="00D56BEF"/>
    <w:rsid w:val="00D77674"/>
    <w:rsid w:val="00DA5321"/>
    <w:rsid w:val="00DD41E0"/>
    <w:rsid w:val="00DE4DB2"/>
    <w:rsid w:val="00DF1B55"/>
    <w:rsid w:val="00E128A8"/>
    <w:rsid w:val="00E17DFD"/>
    <w:rsid w:val="00E20D81"/>
    <w:rsid w:val="00E2443C"/>
    <w:rsid w:val="00E27FCB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02036"/>
    <w:rsid w:val="00F23263"/>
    <w:rsid w:val="00F40DED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58C5B3D-C335-4C08-AFB5-8369C5D0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90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3</cp:revision>
  <cp:lastPrinted>2013-11-29T09:40:00Z</cp:lastPrinted>
  <dcterms:created xsi:type="dcterms:W3CDTF">2014-03-20T21:47:00Z</dcterms:created>
  <dcterms:modified xsi:type="dcterms:W3CDTF">2014-03-20T21:47:00Z</dcterms:modified>
</cp:coreProperties>
</file>