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D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3F12B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Shrnutí</w:t>
      </w:r>
      <w:bookmarkStart w:id="0" w:name="_GoBack"/>
      <w:bookmarkEnd w:id="0"/>
    </w:p>
    <w:p w:rsidR="004B775D" w:rsidRDefault="00672BD6" w:rsidP="004D498A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B775D" w:rsidRPr="00C61EE0" w:rsidRDefault="004B775D" w:rsidP="005F74CB">
      <w:pPr>
        <w:spacing w:line="276" w:lineRule="auto"/>
        <w:rPr>
          <w:rFonts w:ascii="Comic Sans MS" w:hAnsi="Comic Sans MS" w:cs="Comic Sans MS"/>
          <w:b/>
          <w:bCs/>
          <w:sz w:val="20"/>
        </w:rPr>
      </w:pPr>
      <w:r w:rsidRPr="00C61EE0">
        <w:rPr>
          <w:rFonts w:ascii="Comic Sans MS" w:hAnsi="Comic Sans MS" w:cs="Comic Sans MS"/>
          <w:b/>
          <w:bCs/>
          <w:sz w:val="20"/>
        </w:rPr>
        <w:lastRenderedPageBreak/>
        <w:t>Zadání:</w:t>
      </w:r>
    </w:p>
    <w:p w:rsidR="00831EC3" w:rsidRPr="00831EC3" w:rsidRDefault="00831EC3" w:rsidP="00831EC3">
      <w:pPr>
        <w:pStyle w:val="Odstavecseseznamem"/>
        <w:numPr>
          <w:ilvl w:val="0"/>
          <w:numId w:val="10"/>
        </w:numPr>
        <w:spacing w:after="0"/>
        <w:rPr>
          <w:rFonts w:ascii="Comic Sans MS" w:hAnsi="Comic Sans MS" w:cs="Comic Sans MS"/>
          <w:bCs/>
          <w:sz w:val="20"/>
        </w:rPr>
      </w:pPr>
      <w:r w:rsidRPr="00831EC3">
        <w:rPr>
          <w:rFonts w:ascii="Comic Sans MS" w:hAnsi="Comic Sans MS" w:cs="Comic Sans MS"/>
          <w:bCs/>
          <w:sz w:val="20"/>
        </w:rPr>
        <w:t>V programu Microsoft Word vytvořte pozvánku na akci „Dobývání hradu Pe</w:t>
      </w:r>
      <w:r>
        <w:rPr>
          <w:rFonts w:ascii="Comic Sans MS" w:hAnsi="Comic Sans MS" w:cs="Comic Sans MS"/>
          <w:bCs/>
          <w:sz w:val="20"/>
        </w:rPr>
        <w:t>cka“ podle předlohy na následujících dvou stranách tohoto dokumentu. Neformátovaný text je k </w:t>
      </w:r>
      <w:r w:rsidRPr="00831EC3">
        <w:rPr>
          <w:rFonts w:ascii="Comic Sans MS" w:hAnsi="Comic Sans MS" w:cs="Comic Sans MS"/>
          <w:bCs/>
          <w:sz w:val="20"/>
        </w:rPr>
        <w:t xml:space="preserve">dispozici v dokumentu </w:t>
      </w:r>
      <w:r>
        <w:rPr>
          <w:rFonts w:ascii="Comic Sans MS" w:hAnsi="Comic Sans MS" w:cs="Comic Sans MS"/>
          <w:bCs/>
          <w:sz w:val="20"/>
        </w:rPr>
        <w:t>ICT_WORD-shrnuti_text_Hy</w:t>
      </w:r>
      <w:r w:rsidRPr="00831EC3">
        <w:rPr>
          <w:rFonts w:ascii="Comic Sans MS" w:hAnsi="Comic Sans MS" w:cs="Comic Sans MS"/>
          <w:bCs/>
          <w:sz w:val="20"/>
        </w:rPr>
        <w:t>.docx, obrázky ve složce se zadáním.</w:t>
      </w:r>
    </w:p>
    <w:p w:rsidR="00831EC3" w:rsidRPr="00831EC3" w:rsidRDefault="00831EC3" w:rsidP="00831EC3">
      <w:pPr>
        <w:pStyle w:val="Odstavecseseznamem"/>
        <w:numPr>
          <w:ilvl w:val="0"/>
          <w:numId w:val="10"/>
        </w:numPr>
        <w:spacing w:after="0"/>
        <w:rPr>
          <w:rFonts w:ascii="Comic Sans MS" w:hAnsi="Comic Sans MS" w:cs="Comic Sans MS"/>
          <w:bCs/>
          <w:sz w:val="20"/>
        </w:rPr>
      </w:pPr>
      <w:r w:rsidRPr="00831EC3">
        <w:rPr>
          <w:rFonts w:ascii="Comic Sans MS" w:hAnsi="Comic Sans MS" w:cs="Comic Sans MS"/>
          <w:bCs/>
          <w:sz w:val="20"/>
        </w:rPr>
        <w:t xml:space="preserve">Záhlaví pozvánky obsahuje obrázek </w:t>
      </w:r>
      <w:proofErr w:type="gramStart"/>
      <w:r>
        <w:rPr>
          <w:rFonts w:ascii="Comic Sans MS" w:hAnsi="Comic Sans MS" w:cs="Comic Sans MS"/>
          <w:bCs/>
          <w:sz w:val="20"/>
        </w:rPr>
        <w:t>erb</w:t>
      </w:r>
      <w:proofErr w:type="gramEnd"/>
      <w:r>
        <w:rPr>
          <w:rFonts w:ascii="Comic Sans MS" w:hAnsi="Comic Sans MS" w:cs="Comic Sans MS"/>
          <w:bCs/>
          <w:sz w:val="20"/>
        </w:rPr>
        <w:t>.</w:t>
      </w:r>
      <w:proofErr w:type="gramStart"/>
      <w:r>
        <w:rPr>
          <w:rFonts w:ascii="Comic Sans MS" w:hAnsi="Comic Sans MS" w:cs="Comic Sans MS"/>
          <w:bCs/>
          <w:sz w:val="20"/>
        </w:rPr>
        <w:t>png</w:t>
      </w:r>
      <w:proofErr w:type="gramEnd"/>
      <w:r>
        <w:rPr>
          <w:rFonts w:ascii="Comic Sans MS" w:hAnsi="Comic Sans MS" w:cs="Comic Sans MS"/>
          <w:bCs/>
          <w:sz w:val="20"/>
        </w:rPr>
        <w:t>, nastavte jeho velikost na velikost 4,00 cm × </w:t>
      </w:r>
      <w:r w:rsidR="00716C9D">
        <w:rPr>
          <w:rFonts w:ascii="Comic Sans MS" w:hAnsi="Comic Sans MS" w:cs="Comic Sans MS"/>
          <w:bCs/>
          <w:sz w:val="20"/>
        </w:rPr>
        <w:t>4,44 cm,</w:t>
      </w:r>
      <w:r w:rsidRPr="00831EC3">
        <w:rPr>
          <w:rFonts w:ascii="Comic Sans MS" w:hAnsi="Comic Sans MS" w:cs="Comic Sans MS"/>
          <w:bCs/>
          <w:sz w:val="20"/>
        </w:rPr>
        <w:t xml:space="preserve"> textové pole s popisem pořádajíc</w:t>
      </w:r>
      <w:r>
        <w:rPr>
          <w:rFonts w:ascii="Comic Sans MS" w:hAnsi="Comic Sans MS" w:cs="Comic Sans MS"/>
          <w:bCs/>
          <w:sz w:val="20"/>
        </w:rPr>
        <w:t>í instituce a objekt obdélník o </w:t>
      </w:r>
      <w:r w:rsidRPr="00831EC3">
        <w:rPr>
          <w:rFonts w:ascii="Comic Sans MS" w:hAnsi="Comic Sans MS" w:cs="Comic Sans MS"/>
          <w:bCs/>
          <w:sz w:val="20"/>
        </w:rPr>
        <w:t>velikosti 2 cm × 3 cm.</w:t>
      </w:r>
      <w:r w:rsidR="00716C9D">
        <w:rPr>
          <w:rFonts w:ascii="Comic Sans MS" w:hAnsi="Comic Sans MS" w:cs="Comic Sans MS"/>
          <w:bCs/>
          <w:sz w:val="20"/>
        </w:rPr>
        <w:t xml:space="preserve"> Zarovnání obrázku nastavte „těsné“.</w:t>
      </w:r>
      <w:r w:rsidRPr="00831EC3">
        <w:rPr>
          <w:rFonts w:ascii="Comic Sans MS" w:hAnsi="Comic Sans MS" w:cs="Comic Sans MS"/>
          <w:bCs/>
          <w:sz w:val="20"/>
        </w:rPr>
        <w:t xml:space="preserve"> </w:t>
      </w:r>
    </w:p>
    <w:p w:rsidR="00831EC3" w:rsidRPr="00831EC3" w:rsidRDefault="00831EC3" w:rsidP="00831EC3">
      <w:pPr>
        <w:pStyle w:val="Odstavecseseznamem"/>
        <w:numPr>
          <w:ilvl w:val="0"/>
          <w:numId w:val="10"/>
        </w:numPr>
        <w:spacing w:after="0"/>
        <w:rPr>
          <w:rFonts w:ascii="Comic Sans MS" w:hAnsi="Comic Sans MS" w:cs="Comic Sans MS"/>
          <w:bCs/>
          <w:sz w:val="20"/>
        </w:rPr>
      </w:pPr>
      <w:r w:rsidRPr="00831EC3">
        <w:rPr>
          <w:rFonts w:ascii="Comic Sans MS" w:hAnsi="Comic Sans MS" w:cs="Comic Sans MS"/>
          <w:bCs/>
          <w:sz w:val="20"/>
        </w:rPr>
        <w:t xml:space="preserve">Do zápatí pozvánky vložte obrázek </w:t>
      </w:r>
      <w:proofErr w:type="gramStart"/>
      <w:r>
        <w:rPr>
          <w:rFonts w:ascii="Comic Sans MS" w:hAnsi="Comic Sans MS" w:cs="Comic Sans MS"/>
          <w:bCs/>
          <w:sz w:val="20"/>
        </w:rPr>
        <w:t>pecka</w:t>
      </w:r>
      <w:proofErr w:type="gramEnd"/>
      <w:r>
        <w:rPr>
          <w:rFonts w:ascii="Comic Sans MS" w:hAnsi="Comic Sans MS" w:cs="Comic Sans MS"/>
          <w:bCs/>
          <w:sz w:val="20"/>
        </w:rPr>
        <w:t>.</w:t>
      </w:r>
      <w:proofErr w:type="gramStart"/>
      <w:r>
        <w:rPr>
          <w:rFonts w:ascii="Comic Sans MS" w:hAnsi="Comic Sans MS" w:cs="Comic Sans MS"/>
          <w:bCs/>
          <w:sz w:val="20"/>
        </w:rPr>
        <w:t>png</w:t>
      </w:r>
      <w:proofErr w:type="gramEnd"/>
      <w:r>
        <w:rPr>
          <w:rFonts w:ascii="Comic Sans MS" w:hAnsi="Comic Sans MS" w:cs="Comic Sans MS"/>
          <w:bCs/>
          <w:sz w:val="20"/>
        </w:rPr>
        <w:t xml:space="preserve"> </w:t>
      </w:r>
      <w:r w:rsidRPr="00831EC3">
        <w:rPr>
          <w:rFonts w:ascii="Comic Sans MS" w:hAnsi="Comic Sans MS" w:cs="Comic Sans MS"/>
          <w:bCs/>
          <w:sz w:val="20"/>
        </w:rPr>
        <w:t>o šířce rov</w:t>
      </w:r>
      <w:r>
        <w:rPr>
          <w:rFonts w:ascii="Comic Sans MS" w:hAnsi="Comic Sans MS" w:cs="Comic Sans MS"/>
          <w:bCs/>
          <w:sz w:val="20"/>
        </w:rPr>
        <w:t>né šířce stránky, poměr šířky a </w:t>
      </w:r>
      <w:r w:rsidRPr="00831EC3">
        <w:rPr>
          <w:rFonts w:ascii="Comic Sans MS" w:hAnsi="Comic Sans MS" w:cs="Comic Sans MS"/>
          <w:bCs/>
          <w:sz w:val="20"/>
        </w:rPr>
        <w:t>výšky zachovejte. Dále vložte objekt obdélník o velikosti 0,9 cm × 3 cm</w:t>
      </w:r>
      <w:r>
        <w:rPr>
          <w:rFonts w:ascii="Comic Sans MS" w:hAnsi="Comic Sans MS" w:cs="Comic Sans MS"/>
          <w:bCs/>
          <w:sz w:val="20"/>
        </w:rPr>
        <w:t>.</w:t>
      </w:r>
    </w:p>
    <w:p w:rsidR="00831EC3" w:rsidRPr="00831EC3" w:rsidRDefault="00831EC3" w:rsidP="00831EC3">
      <w:pPr>
        <w:pStyle w:val="Odstavecseseznamem"/>
        <w:numPr>
          <w:ilvl w:val="0"/>
          <w:numId w:val="10"/>
        </w:numPr>
        <w:spacing w:after="0"/>
        <w:rPr>
          <w:rFonts w:ascii="Comic Sans MS" w:hAnsi="Comic Sans MS" w:cs="Comic Sans MS"/>
          <w:bCs/>
          <w:sz w:val="20"/>
        </w:rPr>
      </w:pPr>
      <w:r w:rsidRPr="00831EC3">
        <w:rPr>
          <w:rFonts w:ascii="Comic Sans MS" w:hAnsi="Comic Sans MS" w:cs="Comic Sans MS"/>
          <w:bCs/>
          <w:sz w:val="20"/>
        </w:rPr>
        <w:t>Vytvořte vlastní styly pecka_nadpis, pecka_text, pecka_</w:t>
      </w:r>
      <w:proofErr w:type="spellStart"/>
      <w:r w:rsidRPr="00831EC3">
        <w:rPr>
          <w:rFonts w:ascii="Comic Sans MS" w:hAnsi="Comic Sans MS" w:cs="Comic Sans MS"/>
          <w:bCs/>
          <w:sz w:val="20"/>
        </w:rPr>
        <w:t>zvyraznene</w:t>
      </w:r>
      <w:proofErr w:type="spellEnd"/>
      <w:r w:rsidRPr="00831EC3">
        <w:rPr>
          <w:rFonts w:ascii="Comic Sans MS" w:hAnsi="Comic Sans MS" w:cs="Comic Sans MS"/>
          <w:bCs/>
          <w:sz w:val="20"/>
        </w:rPr>
        <w:t>:</w:t>
      </w:r>
    </w:p>
    <w:p w:rsidR="00831EC3" w:rsidRPr="00831EC3" w:rsidRDefault="00831EC3" w:rsidP="00831EC3">
      <w:pPr>
        <w:pStyle w:val="Odstavecseseznamem"/>
        <w:numPr>
          <w:ilvl w:val="1"/>
          <w:numId w:val="11"/>
        </w:numPr>
        <w:spacing w:after="0"/>
        <w:rPr>
          <w:rFonts w:ascii="Comic Sans MS" w:hAnsi="Comic Sans MS" w:cs="Comic Sans MS"/>
          <w:bCs/>
          <w:sz w:val="20"/>
        </w:rPr>
      </w:pPr>
      <w:r w:rsidRPr="00831EC3">
        <w:rPr>
          <w:rFonts w:ascii="Comic Sans MS" w:hAnsi="Comic Sans MS" w:cs="Comic Sans MS"/>
          <w:bCs/>
          <w:sz w:val="20"/>
        </w:rPr>
        <w:t xml:space="preserve">pecka_text: </w:t>
      </w:r>
      <w:proofErr w:type="spellStart"/>
      <w:r w:rsidRPr="00831EC3">
        <w:rPr>
          <w:rFonts w:ascii="Comic Sans MS" w:hAnsi="Comic Sans MS" w:cs="Comic Sans MS"/>
          <w:bCs/>
          <w:sz w:val="20"/>
        </w:rPr>
        <w:t>Bookman</w:t>
      </w:r>
      <w:proofErr w:type="spellEnd"/>
      <w:r w:rsidRPr="00831EC3">
        <w:rPr>
          <w:rFonts w:ascii="Comic Sans MS" w:hAnsi="Comic Sans MS" w:cs="Comic Sans MS"/>
          <w:bCs/>
          <w:sz w:val="20"/>
        </w:rPr>
        <w:t xml:space="preserve"> </w:t>
      </w:r>
      <w:proofErr w:type="spellStart"/>
      <w:r w:rsidRPr="00831EC3">
        <w:rPr>
          <w:rFonts w:ascii="Comic Sans MS" w:hAnsi="Comic Sans MS" w:cs="Comic Sans MS"/>
          <w:bCs/>
          <w:sz w:val="20"/>
        </w:rPr>
        <w:t>Old</w:t>
      </w:r>
      <w:proofErr w:type="spellEnd"/>
      <w:r w:rsidRPr="00831EC3">
        <w:rPr>
          <w:rFonts w:ascii="Comic Sans MS" w:hAnsi="Comic Sans MS" w:cs="Comic Sans MS"/>
          <w:bCs/>
          <w:sz w:val="20"/>
        </w:rPr>
        <w:t xml:space="preserve"> Style, vel. 11, zarovnání do bloku, odrážky, řádkování 1,15</w:t>
      </w:r>
    </w:p>
    <w:p w:rsidR="00831EC3" w:rsidRPr="00831EC3" w:rsidRDefault="00831EC3" w:rsidP="00831EC3">
      <w:pPr>
        <w:pStyle w:val="Odstavecseseznamem"/>
        <w:numPr>
          <w:ilvl w:val="1"/>
          <w:numId w:val="11"/>
        </w:numPr>
        <w:spacing w:after="0"/>
        <w:rPr>
          <w:rFonts w:ascii="Comic Sans MS" w:hAnsi="Comic Sans MS" w:cs="Comic Sans MS"/>
          <w:bCs/>
          <w:sz w:val="20"/>
        </w:rPr>
      </w:pPr>
      <w:r w:rsidRPr="00831EC3">
        <w:rPr>
          <w:rFonts w:ascii="Comic Sans MS" w:hAnsi="Comic Sans MS" w:cs="Comic Sans MS"/>
          <w:bCs/>
          <w:sz w:val="20"/>
        </w:rPr>
        <w:t xml:space="preserve">pecka_nadpis: styl založený na nadpis1, </w:t>
      </w:r>
      <w:proofErr w:type="spellStart"/>
      <w:r w:rsidRPr="00831EC3">
        <w:rPr>
          <w:rFonts w:ascii="Comic Sans MS" w:hAnsi="Comic Sans MS" w:cs="Comic Sans MS"/>
          <w:bCs/>
          <w:sz w:val="20"/>
        </w:rPr>
        <w:t>Bookman</w:t>
      </w:r>
      <w:proofErr w:type="spellEnd"/>
      <w:r w:rsidRPr="00831EC3">
        <w:rPr>
          <w:rFonts w:ascii="Comic Sans MS" w:hAnsi="Comic Sans MS" w:cs="Comic Sans MS"/>
          <w:bCs/>
          <w:sz w:val="20"/>
        </w:rPr>
        <w:t xml:space="preserve"> </w:t>
      </w:r>
      <w:proofErr w:type="spellStart"/>
      <w:r w:rsidRPr="00831EC3">
        <w:rPr>
          <w:rFonts w:ascii="Comic Sans MS" w:hAnsi="Comic Sans MS" w:cs="Comic Sans MS"/>
          <w:bCs/>
          <w:sz w:val="20"/>
        </w:rPr>
        <w:t>Old</w:t>
      </w:r>
      <w:proofErr w:type="spellEnd"/>
      <w:r w:rsidRPr="00831EC3">
        <w:rPr>
          <w:rFonts w:ascii="Comic Sans MS" w:hAnsi="Comic Sans MS" w:cs="Comic Sans MS"/>
          <w:bCs/>
          <w:sz w:val="20"/>
        </w:rPr>
        <w:t xml:space="preserve"> Style, vel. 26, tučně, mezera před 18 b., mezera za 12 b.</w:t>
      </w:r>
    </w:p>
    <w:p w:rsidR="00831EC3" w:rsidRPr="00831EC3" w:rsidRDefault="00831EC3" w:rsidP="00831EC3">
      <w:pPr>
        <w:pStyle w:val="Odstavecseseznamem"/>
        <w:numPr>
          <w:ilvl w:val="1"/>
          <w:numId w:val="11"/>
        </w:numPr>
        <w:spacing w:after="0"/>
        <w:rPr>
          <w:rFonts w:ascii="Comic Sans MS" w:hAnsi="Comic Sans MS" w:cs="Comic Sans MS"/>
          <w:bCs/>
          <w:sz w:val="20"/>
        </w:rPr>
      </w:pPr>
      <w:r w:rsidRPr="00831EC3">
        <w:rPr>
          <w:rFonts w:ascii="Comic Sans MS" w:hAnsi="Comic Sans MS" w:cs="Comic Sans MS"/>
          <w:bCs/>
          <w:sz w:val="20"/>
        </w:rPr>
        <w:t>pecka_</w:t>
      </w:r>
      <w:proofErr w:type="spellStart"/>
      <w:r w:rsidRPr="00831EC3">
        <w:rPr>
          <w:rFonts w:ascii="Comic Sans MS" w:hAnsi="Comic Sans MS" w:cs="Comic Sans MS"/>
          <w:bCs/>
          <w:sz w:val="20"/>
        </w:rPr>
        <w:t>zvyraznene</w:t>
      </w:r>
      <w:proofErr w:type="spellEnd"/>
      <w:r w:rsidRPr="00831EC3">
        <w:rPr>
          <w:rFonts w:ascii="Comic Sans MS" w:hAnsi="Comic Sans MS" w:cs="Comic Sans MS"/>
          <w:bCs/>
          <w:sz w:val="20"/>
        </w:rPr>
        <w:t xml:space="preserve">: </w:t>
      </w:r>
      <w:proofErr w:type="spellStart"/>
      <w:r w:rsidRPr="00831EC3">
        <w:rPr>
          <w:rFonts w:ascii="Comic Sans MS" w:hAnsi="Comic Sans MS" w:cs="Comic Sans MS"/>
          <w:bCs/>
          <w:sz w:val="20"/>
        </w:rPr>
        <w:t>Bookman</w:t>
      </w:r>
      <w:proofErr w:type="spellEnd"/>
      <w:r w:rsidRPr="00831EC3">
        <w:rPr>
          <w:rFonts w:ascii="Comic Sans MS" w:hAnsi="Comic Sans MS" w:cs="Comic Sans MS"/>
          <w:bCs/>
          <w:sz w:val="20"/>
        </w:rPr>
        <w:t xml:space="preserve"> </w:t>
      </w:r>
      <w:proofErr w:type="spellStart"/>
      <w:r w:rsidRPr="00831EC3">
        <w:rPr>
          <w:rFonts w:ascii="Comic Sans MS" w:hAnsi="Comic Sans MS" w:cs="Comic Sans MS"/>
          <w:bCs/>
          <w:sz w:val="20"/>
        </w:rPr>
        <w:t>Old</w:t>
      </w:r>
      <w:proofErr w:type="spellEnd"/>
      <w:r w:rsidRPr="00831EC3">
        <w:rPr>
          <w:rFonts w:ascii="Comic Sans MS" w:hAnsi="Comic Sans MS" w:cs="Comic Sans MS"/>
          <w:bCs/>
          <w:sz w:val="20"/>
        </w:rPr>
        <w:t xml:space="preserve"> Style, vel. 11, tučné, zarovnání do bloku, mezera před 30 b.</w:t>
      </w:r>
    </w:p>
    <w:p w:rsidR="00831EC3" w:rsidRPr="00831EC3" w:rsidRDefault="00831EC3" w:rsidP="00831EC3">
      <w:pPr>
        <w:pStyle w:val="Odstavecseseznamem"/>
        <w:numPr>
          <w:ilvl w:val="0"/>
          <w:numId w:val="10"/>
        </w:numPr>
        <w:spacing w:after="0"/>
        <w:rPr>
          <w:rFonts w:ascii="Comic Sans MS" w:hAnsi="Comic Sans MS" w:cs="Comic Sans MS"/>
          <w:bCs/>
          <w:sz w:val="20"/>
        </w:rPr>
      </w:pPr>
      <w:r w:rsidRPr="00831EC3">
        <w:rPr>
          <w:rFonts w:ascii="Comic Sans MS" w:hAnsi="Comic Sans MS" w:cs="Comic Sans MS"/>
          <w:bCs/>
          <w:sz w:val="20"/>
        </w:rPr>
        <w:t>Pomocí stylů text naformátujte podle předlohy.</w:t>
      </w:r>
    </w:p>
    <w:p w:rsidR="00831EC3" w:rsidRPr="00831EC3" w:rsidRDefault="00831EC3" w:rsidP="00831EC3">
      <w:pPr>
        <w:pStyle w:val="Odstavecseseznamem"/>
        <w:numPr>
          <w:ilvl w:val="0"/>
          <w:numId w:val="10"/>
        </w:numPr>
        <w:spacing w:after="0"/>
        <w:rPr>
          <w:rFonts w:ascii="Comic Sans MS" w:hAnsi="Comic Sans MS" w:cs="Comic Sans MS"/>
          <w:bCs/>
          <w:sz w:val="20"/>
        </w:rPr>
      </w:pPr>
      <w:r w:rsidRPr="00831EC3">
        <w:rPr>
          <w:rFonts w:ascii="Comic Sans MS" w:hAnsi="Comic Sans MS" w:cs="Comic Sans MS"/>
          <w:bCs/>
          <w:sz w:val="20"/>
        </w:rPr>
        <w:t xml:space="preserve">Do textu vložte tabulku, použijte předdefinovaný vzhled, zarovnejte ji na střed a text </w:t>
      </w:r>
      <w:r w:rsidR="00BA0BC2">
        <w:rPr>
          <w:rFonts w:ascii="Comic Sans MS" w:hAnsi="Comic Sans MS" w:cs="Comic Sans MS"/>
          <w:bCs/>
          <w:sz w:val="20"/>
        </w:rPr>
        <w:br/>
      </w:r>
      <w:r w:rsidRPr="00831EC3">
        <w:rPr>
          <w:rFonts w:ascii="Comic Sans MS" w:hAnsi="Comic Sans MS" w:cs="Comic Sans MS"/>
          <w:bCs/>
          <w:sz w:val="20"/>
        </w:rPr>
        <w:t>v tabulce zarovnejte do středu buněk. Nastavte šířku buněk 4 cm a výšku 1 cm.</w:t>
      </w:r>
    </w:p>
    <w:p w:rsidR="00831EC3" w:rsidRPr="00831EC3" w:rsidRDefault="00831EC3" w:rsidP="00831EC3">
      <w:pPr>
        <w:pStyle w:val="Odstavecseseznamem"/>
        <w:numPr>
          <w:ilvl w:val="0"/>
          <w:numId w:val="10"/>
        </w:numPr>
        <w:spacing w:after="0"/>
        <w:rPr>
          <w:rFonts w:ascii="Comic Sans MS" w:hAnsi="Comic Sans MS" w:cs="Comic Sans MS"/>
          <w:bCs/>
          <w:sz w:val="20"/>
        </w:rPr>
      </w:pPr>
      <w:r w:rsidRPr="00831EC3">
        <w:rPr>
          <w:rFonts w:ascii="Comic Sans MS" w:hAnsi="Comic Sans MS" w:cs="Comic Sans MS"/>
          <w:bCs/>
          <w:sz w:val="20"/>
        </w:rPr>
        <w:t>Na druhé stránce uspořádejte seznam atrakcí do dvou sloupců.</w:t>
      </w:r>
    </w:p>
    <w:p w:rsidR="00831EC3" w:rsidRDefault="00831EC3" w:rsidP="00831EC3">
      <w:pPr>
        <w:pStyle w:val="Odstavecseseznamem"/>
        <w:numPr>
          <w:ilvl w:val="0"/>
          <w:numId w:val="10"/>
        </w:numPr>
        <w:spacing w:after="0"/>
        <w:rPr>
          <w:rFonts w:ascii="Comic Sans MS" w:hAnsi="Comic Sans MS" w:cs="Comic Sans MS"/>
          <w:bCs/>
          <w:sz w:val="20"/>
        </w:rPr>
      </w:pPr>
      <w:r w:rsidRPr="00831EC3">
        <w:rPr>
          <w:rFonts w:ascii="Comic Sans MS" w:hAnsi="Comic Sans MS" w:cs="Comic Sans MS"/>
          <w:bCs/>
          <w:sz w:val="20"/>
        </w:rPr>
        <w:t>Celou pozvánku zakončete upozorněním formátovaným stylem pecka_</w:t>
      </w:r>
      <w:proofErr w:type="spellStart"/>
      <w:r w:rsidRPr="00831EC3">
        <w:rPr>
          <w:rFonts w:ascii="Comic Sans MS" w:hAnsi="Comic Sans MS" w:cs="Comic Sans MS"/>
          <w:bCs/>
          <w:sz w:val="20"/>
        </w:rPr>
        <w:t>zvyraznene</w:t>
      </w:r>
      <w:proofErr w:type="spellEnd"/>
      <w:r w:rsidRPr="00831EC3">
        <w:rPr>
          <w:rFonts w:ascii="Comic Sans MS" w:hAnsi="Comic Sans MS" w:cs="Comic Sans MS"/>
          <w:bCs/>
          <w:sz w:val="20"/>
        </w:rPr>
        <w:t>.</w:t>
      </w:r>
    </w:p>
    <w:p w:rsidR="00831EC3" w:rsidRPr="00831EC3" w:rsidRDefault="00831EC3" w:rsidP="00831EC3">
      <w:pPr>
        <w:pStyle w:val="Odstavecseseznamem"/>
        <w:numPr>
          <w:ilvl w:val="0"/>
          <w:numId w:val="10"/>
        </w:numPr>
        <w:spacing w:after="0" w:line="240" w:lineRule="auto"/>
        <w:contextualSpacing w:val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>Dokument uložte pod názvem prijmeni_shrnuti</w:t>
      </w:r>
      <w:r w:rsidRPr="00514C5F">
        <w:rPr>
          <w:rFonts w:ascii="Comic Sans MS" w:hAnsi="Comic Sans MS"/>
          <w:sz w:val="20"/>
          <w:szCs w:val="40"/>
        </w:rPr>
        <w:t>.docx.</w:t>
      </w:r>
    </w:p>
    <w:p w:rsidR="00C61EE0" w:rsidRDefault="00C61EE0" w:rsidP="00C61EE0">
      <w:pPr>
        <w:spacing w:after="0"/>
        <w:rPr>
          <w:rFonts w:ascii="Comic Sans MS" w:hAnsi="Comic Sans MS"/>
          <w:sz w:val="20"/>
          <w:szCs w:val="40"/>
        </w:rPr>
      </w:pPr>
    </w:p>
    <w:p w:rsidR="00C61EE0" w:rsidRDefault="00C61EE0" w:rsidP="00C61EE0">
      <w:pPr>
        <w:spacing w:after="0"/>
        <w:rPr>
          <w:rFonts w:ascii="Comic Sans MS" w:hAnsi="Comic Sans MS"/>
          <w:sz w:val="20"/>
          <w:szCs w:val="40"/>
        </w:rPr>
      </w:pPr>
    </w:p>
    <w:p w:rsidR="005A33BD" w:rsidRDefault="005A33BD" w:rsidP="00C61EE0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Zdroj obrázku </w:t>
      </w:r>
      <w:proofErr w:type="gramStart"/>
      <w:r w:rsidR="005E4E71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erb</w:t>
      </w:r>
      <w:proofErr w:type="gramEnd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.</w:t>
      </w:r>
      <w:proofErr w:type="gramStart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png</w:t>
      </w:r>
      <w:proofErr w:type="gramEnd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: </w:t>
      </w:r>
      <w:r w:rsidR="006D544E" w:rsidRPr="006D544E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Přispěvatelé Wikipedie, Pecka (okres Jičín) [online], Wikipedie: Otevřená encyklopedie, c2014, Datum poslední revize 31. 01. 2014, 21:27 UTC, [citováno 1</w:t>
      </w:r>
      <w:r w:rsidR="00A80F42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9</w:t>
      </w:r>
      <w:r w:rsidR="006D544E" w:rsidRPr="006D544E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. 03. 2014] &lt;http://cs.wikipedia.org/w/index.php?title=Pecka_(okres_Ji%C4%8D%C3%ADn)&amp;oldid=11164906&gt;</w:t>
      </w:r>
    </w:p>
    <w:p w:rsidR="00C51E53" w:rsidRDefault="00C51E53" w:rsidP="00C61EE0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</w:p>
    <w:p w:rsidR="0078524D" w:rsidRDefault="005E4E71" w:rsidP="0078524D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sectPr w:rsidR="0078524D" w:rsidSect="0078524D">
          <w:footerReference w:type="default" r:id="rId9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Zdroj obrázku </w:t>
      </w:r>
      <w:proofErr w:type="gramStart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pecka</w:t>
      </w:r>
      <w:proofErr w:type="gramEnd"/>
      <w:r w:rsid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.</w:t>
      </w:r>
      <w:proofErr w:type="gramStart"/>
      <w:r w:rsid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png</w:t>
      </w:r>
      <w:proofErr w:type="gramEnd"/>
      <w:r w:rsid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: 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</w:t>
      </w:r>
      <w:r w:rsidRPr="005E4E71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Přispěvatelé Wikipedie, Pecka (hrad) [online], Wikipedie: Otevřená encyklopedie, c2014, Datum poslední revize 11. 03. 2014, 06:58 UTC, [citováno 1</w:t>
      </w:r>
      <w:r w:rsidR="00A80F42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9</w:t>
      </w:r>
      <w:r w:rsidRPr="005E4E71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. 03. 2014] &lt;http://cs.wikipedia.org/w/index.php?title=Pecka_(hrad)&amp;oldid=11288243&gt;</w:t>
      </w:r>
      <w:r w:rsidR="0078524D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.</w:t>
      </w:r>
    </w:p>
    <w:p w:rsidR="0078524D" w:rsidRPr="00AE5E42" w:rsidRDefault="0078524D" w:rsidP="0078524D">
      <w:pPr>
        <w:pStyle w:val="mujnadpis"/>
        <w:rPr>
          <w:rFonts w:cs="Arial"/>
        </w:rPr>
      </w:pPr>
      <w:r>
        <w:rPr>
          <w:rFonts w:cs="Arial"/>
        </w:rPr>
        <w:lastRenderedPageBreak/>
        <w:t>Dobývání hradu Pecka</w:t>
      </w:r>
    </w:p>
    <w:p w:rsidR="0078524D" w:rsidRPr="00087047" w:rsidRDefault="0078524D" w:rsidP="0078524D">
      <w:pPr>
        <w:pStyle w:val="Bezmezer"/>
        <w:tabs>
          <w:tab w:val="left" w:pos="5295"/>
        </w:tabs>
      </w:pPr>
      <w:r>
        <w:tab/>
      </w:r>
    </w:p>
    <w:p w:rsidR="0078524D" w:rsidRDefault="0078524D" w:rsidP="0078524D">
      <w:pPr>
        <w:pStyle w:val="mujtext"/>
      </w:pPr>
      <w:r w:rsidRPr="00FF1D08">
        <w:t xml:space="preserve">Termín: </w:t>
      </w:r>
      <w:r w:rsidR="0044682E">
        <w:t>24</w:t>
      </w:r>
      <w:r w:rsidRPr="00FF1D08">
        <w:t>. květen</w:t>
      </w:r>
      <w:r w:rsidR="0044682E">
        <w:t xml:space="preserve"> 2014</w:t>
      </w:r>
    </w:p>
    <w:p w:rsidR="00831EC3" w:rsidRPr="00FF1D08" w:rsidRDefault="00831EC3" w:rsidP="0078524D">
      <w:pPr>
        <w:pStyle w:val="mujtext"/>
      </w:pPr>
    </w:p>
    <w:p w:rsidR="0078524D" w:rsidRPr="00FF1D08" w:rsidRDefault="0078524D" w:rsidP="0078524D">
      <w:pPr>
        <w:pStyle w:val="mujtext"/>
      </w:pPr>
      <w:r w:rsidRPr="00FF1D08">
        <w:t>9:00 – zahájení, otevření hradu a doprovodných aktivit</w:t>
      </w:r>
    </w:p>
    <w:p w:rsidR="0078524D" w:rsidRPr="00FF1D08" w:rsidRDefault="0078524D" w:rsidP="0078524D">
      <w:pPr>
        <w:pStyle w:val="mujtext"/>
      </w:pPr>
      <w:r>
        <w:t>12:00 – hlavní program – dobývání hradu Pecka</w:t>
      </w:r>
    </w:p>
    <w:p w:rsidR="0078524D" w:rsidRPr="00FF1D08" w:rsidRDefault="0078524D" w:rsidP="0078524D">
      <w:pPr>
        <w:pStyle w:val="mujtext"/>
      </w:pPr>
      <w:r w:rsidRPr="00FF1D08">
        <w:t>15:00 – ukázka sokolnictví</w:t>
      </w:r>
    </w:p>
    <w:p w:rsidR="0078524D" w:rsidRPr="00FF1D08" w:rsidRDefault="0078524D" w:rsidP="0078524D">
      <w:pPr>
        <w:pStyle w:val="mujtext"/>
      </w:pPr>
      <w:r w:rsidRPr="00FF1D08">
        <w:t>18:00 – turnaj v lukostřelbě</w:t>
      </w:r>
    </w:p>
    <w:p w:rsidR="0078524D" w:rsidRPr="00FF1D08" w:rsidRDefault="0078524D" w:rsidP="0078524D">
      <w:pPr>
        <w:pStyle w:val="mujtext"/>
      </w:pPr>
      <w:r w:rsidRPr="00FF1D08">
        <w:t>20:00 – divadelní představení rytířské skupiny, koncert středověké hudby</w:t>
      </w:r>
    </w:p>
    <w:p w:rsidR="0078524D" w:rsidRPr="00FF1D08" w:rsidRDefault="0078524D" w:rsidP="0078524D">
      <w:pPr>
        <w:pStyle w:val="mujtext"/>
      </w:pPr>
      <w:r w:rsidRPr="00FF1D08">
        <w:t xml:space="preserve">Vstupné: </w:t>
      </w:r>
    </w:p>
    <w:tbl>
      <w:tblPr>
        <w:tblStyle w:val="Svtlmkazvraznn5"/>
        <w:tblW w:w="0" w:type="auto"/>
        <w:tblLook w:val="04A0"/>
      </w:tblPr>
      <w:tblGrid>
        <w:gridCol w:w="2268"/>
        <w:gridCol w:w="2268"/>
        <w:gridCol w:w="2268"/>
        <w:gridCol w:w="2268"/>
      </w:tblGrid>
      <w:tr w:rsidR="0078524D" w:rsidRPr="00432D81" w:rsidTr="006419ED">
        <w:trPr>
          <w:cnfStyle w:val="100000000000"/>
          <w:trHeight w:val="567"/>
        </w:trPr>
        <w:tc>
          <w:tcPr>
            <w:cnfStyle w:val="001000000000"/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rPr>
                <w:rFonts w:ascii="Bookman Old Style" w:hAnsi="Bookman Old Style" w:cs="Arial"/>
                <w:b w:val="0"/>
              </w:rPr>
            </w:pP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1000000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Vstup do areálu hradu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1000000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Prohlídkový okruh A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1000000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Prohlídkový okruh B</w:t>
            </w:r>
          </w:p>
        </w:tc>
      </w:tr>
      <w:tr w:rsidR="0078524D" w:rsidRPr="00432D81" w:rsidTr="006419ED">
        <w:trPr>
          <w:cnfStyle w:val="000000100000"/>
          <w:trHeight w:val="567"/>
        </w:trPr>
        <w:tc>
          <w:tcPr>
            <w:cnfStyle w:val="001000000000"/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Dítě od 6 do 15 let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1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40 Kč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1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60 Kč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1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70 Kč</w:t>
            </w:r>
          </w:p>
        </w:tc>
      </w:tr>
      <w:tr w:rsidR="0078524D" w:rsidRPr="00432D81" w:rsidTr="006419ED">
        <w:trPr>
          <w:cnfStyle w:val="000000010000"/>
          <w:trHeight w:val="567"/>
        </w:trPr>
        <w:tc>
          <w:tcPr>
            <w:cnfStyle w:val="001000000000"/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Studenti, důchodci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01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60 Kč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01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90 Kč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01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100 Kč</w:t>
            </w:r>
          </w:p>
        </w:tc>
      </w:tr>
      <w:tr w:rsidR="0078524D" w:rsidRPr="00432D81" w:rsidTr="006419ED">
        <w:trPr>
          <w:cnfStyle w:val="000000100000"/>
          <w:trHeight w:val="567"/>
        </w:trPr>
        <w:tc>
          <w:tcPr>
            <w:cnfStyle w:val="001000000000"/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Dospělí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1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80 Kč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1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120 Kč</w:t>
            </w:r>
          </w:p>
        </w:tc>
        <w:tc>
          <w:tcPr>
            <w:tcW w:w="2268" w:type="dxa"/>
            <w:vAlign w:val="center"/>
          </w:tcPr>
          <w:p w:rsidR="0078524D" w:rsidRPr="00432D81" w:rsidRDefault="0078524D" w:rsidP="006419ED">
            <w:pPr>
              <w:jc w:val="center"/>
              <w:cnfStyle w:val="000000100000"/>
              <w:rPr>
                <w:rFonts w:ascii="Bookman Old Style" w:hAnsi="Bookman Old Style" w:cs="Arial"/>
              </w:rPr>
            </w:pPr>
            <w:r w:rsidRPr="00432D81">
              <w:rPr>
                <w:rFonts w:ascii="Bookman Old Style" w:hAnsi="Bookman Old Style" w:cs="Arial"/>
              </w:rPr>
              <w:t>140 Kč</w:t>
            </w:r>
          </w:p>
        </w:tc>
      </w:tr>
    </w:tbl>
    <w:p w:rsidR="0078524D" w:rsidRDefault="0078524D" w:rsidP="0078524D">
      <w:pPr>
        <w:pStyle w:val="mujnadpis"/>
        <w:rPr>
          <w:noProof/>
          <w:lang w:eastAsia="en-US"/>
        </w:rPr>
        <w:sectPr w:rsidR="0078524D" w:rsidSect="0078524D">
          <w:headerReference w:type="default" r:id="rId10"/>
          <w:footerReference w:type="default" r:id="rId11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  <w:r>
        <w:br w:type="page"/>
      </w:r>
      <w:r>
        <w:lastRenderedPageBreak/>
        <w:t>Atrakce</w:t>
      </w:r>
      <w:r>
        <w:rPr>
          <w:noProof/>
          <w:lang w:eastAsia="en-US"/>
        </w:rPr>
        <w:t>:</w:t>
      </w:r>
    </w:p>
    <w:p w:rsidR="0078524D" w:rsidRDefault="0078524D" w:rsidP="0078524D">
      <w:pPr>
        <w:pStyle w:val="mujtext"/>
      </w:pPr>
      <w:r>
        <w:lastRenderedPageBreak/>
        <w:t>Lukostřelba a střelba z kuše</w:t>
      </w:r>
    </w:p>
    <w:p w:rsidR="0078524D" w:rsidRDefault="0078524D" w:rsidP="0078524D">
      <w:pPr>
        <w:pStyle w:val="mujtext"/>
        <w:rPr>
          <w:lang w:eastAsia="en-US"/>
        </w:rPr>
      </w:pPr>
      <w:r>
        <w:rPr>
          <w:lang w:eastAsia="en-US"/>
        </w:rPr>
        <w:t>Výstava dravců</w:t>
      </w:r>
    </w:p>
    <w:p w:rsidR="0078524D" w:rsidRDefault="0078524D" w:rsidP="0078524D">
      <w:pPr>
        <w:pStyle w:val="mujtext"/>
        <w:rPr>
          <w:lang w:eastAsia="en-US"/>
        </w:rPr>
      </w:pPr>
      <w:r>
        <w:rPr>
          <w:lang w:eastAsia="en-US"/>
        </w:rPr>
        <w:t>Kovárna</w:t>
      </w:r>
    </w:p>
    <w:p w:rsidR="0078524D" w:rsidRDefault="0078524D" w:rsidP="0078524D">
      <w:pPr>
        <w:pStyle w:val="mujtext"/>
        <w:rPr>
          <w:lang w:eastAsia="en-US"/>
        </w:rPr>
      </w:pPr>
      <w:r>
        <w:rPr>
          <w:lang w:eastAsia="en-US"/>
        </w:rPr>
        <w:t>Výroba historických mincí</w:t>
      </w:r>
    </w:p>
    <w:p w:rsidR="0078524D" w:rsidRDefault="0078524D" w:rsidP="0078524D">
      <w:pPr>
        <w:pStyle w:val="mujtext"/>
        <w:rPr>
          <w:lang w:eastAsia="en-US"/>
        </w:rPr>
      </w:pPr>
      <w:r>
        <w:rPr>
          <w:lang w:eastAsia="en-US"/>
        </w:rPr>
        <w:t>Prodej replik historických zbraní</w:t>
      </w:r>
    </w:p>
    <w:p w:rsidR="0078524D" w:rsidRDefault="0078524D" w:rsidP="0078524D">
      <w:pPr>
        <w:pStyle w:val="mujtext"/>
        <w:rPr>
          <w:lang w:eastAsia="en-US"/>
        </w:rPr>
      </w:pPr>
      <w:r>
        <w:rPr>
          <w:lang w:eastAsia="en-US"/>
        </w:rPr>
        <w:lastRenderedPageBreak/>
        <w:t>Prodej občerstvení</w:t>
      </w:r>
    </w:p>
    <w:p w:rsidR="0078524D" w:rsidRDefault="0078524D" w:rsidP="0078524D">
      <w:pPr>
        <w:pStyle w:val="mujtext"/>
        <w:rPr>
          <w:lang w:eastAsia="en-US"/>
        </w:rPr>
      </w:pPr>
      <w:r>
        <w:rPr>
          <w:lang w:eastAsia="en-US"/>
        </w:rPr>
        <w:t>Jízda na koni</w:t>
      </w:r>
    </w:p>
    <w:p w:rsidR="0078524D" w:rsidRDefault="0078524D" w:rsidP="0078524D">
      <w:pPr>
        <w:pStyle w:val="mujtext"/>
        <w:rPr>
          <w:lang w:eastAsia="en-US"/>
        </w:rPr>
      </w:pPr>
      <w:r>
        <w:rPr>
          <w:lang w:eastAsia="en-US"/>
        </w:rPr>
        <w:t>Historická řemesla</w:t>
      </w:r>
    </w:p>
    <w:p w:rsidR="0078524D" w:rsidRDefault="0078524D" w:rsidP="0078524D">
      <w:pPr>
        <w:pStyle w:val="mujtext"/>
        <w:rPr>
          <w:lang w:eastAsia="en-US"/>
        </w:rPr>
      </w:pPr>
      <w:r>
        <w:rPr>
          <w:lang w:eastAsia="en-US"/>
        </w:rPr>
        <w:t>Prodej perníku</w:t>
      </w:r>
    </w:p>
    <w:p w:rsidR="0078524D" w:rsidRDefault="0078524D" w:rsidP="0078524D">
      <w:pPr>
        <w:pStyle w:val="mujtext"/>
      </w:pPr>
      <w:r>
        <w:rPr>
          <w:lang w:eastAsia="en-US"/>
        </w:rPr>
        <w:t>Stánky s turistickými suvenýry</w:t>
      </w:r>
    </w:p>
    <w:p w:rsidR="0078524D" w:rsidRDefault="0078524D" w:rsidP="0078524D">
      <w:pPr>
        <w:pStyle w:val="mujtext"/>
        <w:numPr>
          <w:ilvl w:val="0"/>
          <w:numId w:val="0"/>
        </w:numPr>
        <w:ind w:left="720"/>
        <w:sectPr w:rsidR="0078524D" w:rsidSect="0078524D">
          <w:type w:val="continuous"/>
          <w:pgSz w:w="11906" w:h="16838"/>
          <w:pgMar w:top="1417" w:right="1417" w:bottom="1417" w:left="1417" w:header="709" w:footer="709" w:gutter="0"/>
          <w:cols w:num="2" w:space="708"/>
          <w:docGrid w:linePitch="360"/>
        </w:sectPr>
      </w:pPr>
    </w:p>
    <w:p w:rsidR="0078524D" w:rsidRDefault="0078524D" w:rsidP="0078524D">
      <w:pPr>
        <w:pStyle w:val="mujzvyrazneni"/>
      </w:pPr>
      <w:r>
        <w:lastRenderedPageBreak/>
        <w:t>Vstupenky na prohlídkové okruhy je vhodné rezervovat telefonicky nebo na webových stránkách hradu!</w:t>
      </w:r>
    </w:p>
    <w:sectPr w:rsidR="0078524D" w:rsidSect="0078524D">
      <w:type w:val="continuous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DD5" w:rsidRDefault="009A6DD5" w:rsidP="00CA6778">
      <w:pPr>
        <w:spacing w:after="0"/>
      </w:pPr>
      <w:r>
        <w:separator/>
      </w:r>
    </w:p>
  </w:endnote>
  <w:endnote w:type="continuationSeparator" w:id="0">
    <w:p w:rsidR="009A6DD5" w:rsidRDefault="009A6DD5" w:rsidP="00CA67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4D" w:rsidRPr="0015164B" w:rsidRDefault="0078524D" w:rsidP="0078524D">
    <w:pPr>
      <w:pBdr>
        <w:top w:val="single" w:sz="4" w:space="1" w:color="808080" w:themeColor="background1" w:themeShade="80"/>
      </w:pBdr>
      <w:spacing w:after="0" w:line="240" w:lineRule="auto"/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Josef </w:t>
    </w:r>
    <w:proofErr w:type="spellStart"/>
    <w:r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78524D" w:rsidRPr="0015164B" w:rsidRDefault="0078524D" w:rsidP="0078524D">
    <w:pPr>
      <w:pBdr>
        <w:top w:val="single" w:sz="4" w:space="1" w:color="808080" w:themeColor="background1" w:themeShade="80"/>
      </w:pBdr>
      <w:spacing w:after="0" w:line="240" w:lineRule="auto"/>
      <w:jc w:val="center"/>
      <w:rPr>
        <w:color w:val="808080" w:themeColor="background1" w:themeShade="80"/>
      </w:rPr>
    </w:pPr>
  </w:p>
  <w:p w:rsidR="00774CFA" w:rsidRPr="0078524D" w:rsidRDefault="0078524D" w:rsidP="0078524D">
    <w:pPr>
      <w:pBdr>
        <w:top w:val="single" w:sz="4" w:space="1" w:color="808080" w:themeColor="background1" w:themeShade="80"/>
      </w:pBdr>
      <w:spacing w:after="0" w:line="240" w:lineRule="auto"/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4D" w:rsidRDefault="0078524D" w:rsidP="005B0B49">
    <w:pPr>
      <w:pStyle w:val="Zpat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-2557250</wp:posOffset>
          </wp:positionV>
          <wp:extent cx="7620000" cy="284109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6864" cy="28473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81877">
      <w:rPr>
        <w:noProof/>
        <w:lang w:eastAsia="cs-CZ"/>
      </w:rPr>
      <w:pict>
        <v:rect id="Obdélník 9" o:spid="_x0000_s4097" style="position:absolute;margin-left:13.75pt;margin-top:23.55pt;width:85.05pt;height:25.5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" fillcolor="#4bacc6 [3208]" strokecolor="#f2f2f2 [3041]" strokeweight="3pt">
          <v:shadow on="t" color="#205867 [1608]" opacity=".5" offset="1pt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DD5" w:rsidRDefault="009A6DD5" w:rsidP="00CA6778">
      <w:pPr>
        <w:spacing w:after="0"/>
      </w:pPr>
      <w:r>
        <w:separator/>
      </w:r>
    </w:p>
  </w:footnote>
  <w:footnote w:type="continuationSeparator" w:id="0">
    <w:p w:rsidR="009A6DD5" w:rsidRDefault="009A6DD5" w:rsidP="00CA677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4D" w:rsidRDefault="0078524D" w:rsidP="003009A9">
    <w:pPr>
      <w:pStyle w:val="Zhlav"/>
      <w:tabs>
        <w:tab w:val="left" w:pos="-5529"/>
      </w:tabs>
    </w:pPr>
    <w:r>
      <w:rPr>
        <w:noProof/>
        <w:lang w:eastAsia="cs-CZ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4337685</wp:posOffset>
          </wp:positionH>
          <wp:positionV relativeFrom="paragraph">
            <wp:posOffset>217170</wp:posOffset>
          </wp:positionV>
          <wp:extent cx="1439545" cy="1600200"/>
          <wp:effectExtent l="19050" t="0" r="8255" b="0"/>
          <wp:wrapTight wrapText="bothSides">
            <wp:wrapPolygon edited="0">
              <wp:start x="-286" y="0"/>
              <wp:lineTo x="-286" y="21343"/>
              <wp:lineTo x="21724" y="21343"/>
              <wp:lineTo x="21724" y="0"/>
              <wp:lineTo x="-286" y="0"/>
            </wp:wrapPolygon>
          </wp:wrapTight>
          <wp:docPr id="14" name="irc_mi" descr="http://www.jicinsko.cz/dis/her/peck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jicinsko.cz/dis/her/pecka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9545" cy="1600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81877">
      <w:rPr>
        <w:noProof/>
        <w:lang w:eastAsia="cs-CZ"/>
      </w:rPr>
      <w:pict>
        <v:shapetype id="_x0000_t97" coordsize="21600,21600" o:spt="97" adj="2700" path="m@5,qx@1@2l@1@0@2@0qx0@7@2,21600l@9,21600qx@10@7l@10@1@11@1qx21600@2@11,xem@5,nfqx@6@2@5@1@4@3@5@2l@6@2em@5@1nfl@10@1em@2,21600nfqx@1@7l@1@0em@2@0nfqx@3@8@2@7l@1@7e">
          <v:formulas>
            <v:f eqn="sum height 0 #0"/>
            <v:f eqn="val #0"/>
            <v:f eqn="prod @1 1 2"/>
            <v:f eqn="prod @1 3 4"/>
            <v:f eqn="prod @1 5 4"/>
            <v:f eqn="prod @1 3 2"/>
            <v:f eqn="prod @1 2 1"/>
            <v:f eqn="sum height 0 @2"/>
            <v:f eqn="sum height 0 @3"/>
            <v:f eqn="sum width 0 @5"/>
            <v:f eqn="sum width 0 @1"/>
            <v:f eqn="sum width 0 @2"/>
            <v:f eqn="val height"/>
            <v:f eqn="prod height 1 2"/>
            <v:f eqn="prod width 1 2"/>
          </v:formulas>
          <v:path o:extrusionok="f" limo="10800,10800" o:connecttype="custom" o:connectlocs="@14,0;@1,@13;@14,@12;@10,@13" o:connectangles="270,180,90,0" textboxrect="@1,@1,@10,@7"/>
          <v:handles>
            <v:h position="topLeft,#0" yrange="0,5400"/>
          </v:handles>
          <o:complex v:ext="view"/>
        </v:shapetype>
        <v:shape id="Svislý svitek 11" o:spid="_x0000_s4099" type="#_x0000_t97" style="position:absolute;margin-left:-9.05pt;margin-top:27.3pt;width:335.7pt;height:119.55pt;flip:y;z-index:-251655168;visibility:visible;mso-wrap-distance-left:36pt;mso-wrap-distance-top:7.2pt;mso-wrap-distance-right:7.2pt;mso-wrap-distance-bottom:7.2pt;mso-position-horizontal-relative:text;mso-position-vertical-relative:text;mso-width-relative:margin;mso-height-relative:margin" wrapcoords="1302 -408 1061 0 820 1223 820 16981 289 17932 -193 19019 -193 19970 -145 21328 145 21872 193 21872 20250 21872 20298 21872 20588 21328 20732 19426 20732 3940 21070 3940 21793 2445 21793 1087 21600 136 21359 -408 1302 -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" o:allowincell="f" adj="3044" fillcolor="white [3201]" strokecolor="#c0504d [3205]" strokeweight="5pt">
          <v:shadow color="#868686"/>
          <v:textbox inset=",7.2pt,,7.2pt">
            <w:txbxContent>
              <w:p w:rsidR="0078524D" w:rsidRPr="0078524D" w:rsidRDefault="0078524D" w:rsidP="0078524D">
                <w:pPr>
                  <w:spacing w:after="0"/>
                  <w:jc w:val="center"/>
                  <w:rPr>
                    <w:rFonts w:ascii="Bookman Old Style" w:hAnsi="Bookman Old Style" w:cs="Arial"/>
                    <w:b/>
                    <w:sz w:val="44"/>
                    <w:szCs w:val="44"/>
                  </w:rPr>
                </w:pPr>
                <w:r w:rsidRPr="0078524D">
                  <w:rPr>
                    <w:rFonts w:ascii="Bookman Old Style" w:hAnsi="Bookman Old Style" w:cs="Arial"/>
                    <w:b/>
                    <w:sz w:val="44"/>
                    <w:szCs w:val="44"/>
                  </w:rPr>
                  <w:t>Hrad Pecka</w:t>
                </w:r>
              </w:p>
              <w:p w:rsidR="0078524D" w:rsidRPr="0078524D" w:rsidRDefault="0078524D" w:rsidP="0078524D">
                <w:pPr>
                  <w:spacing w:after="0"/>
                  <w:jc w:val="center"/>
                  <w:rPr>
                    <w:rFonts w:ascii="Bookman Old Style" w:hAnsi="Bookman Old Style" w:cs="Arial"/>
                    <w:sz w:val="44"/>
                    <w:szCs w:val="44"/>
                  </w:rPr>
                </w:pPr>
              </w:p>
              <w:p w:rsidR="0078524D" w:rsidRPr="0078524D" w:rsidRDefault="0078524D" w:rsidP="0078524D">
                <w:pPr>
                  <w:spacing w:after="0"/>
                  <w:jc w:val="center"/>
                  <w:rPr>
                    <w:rFonts w:ascii="Bookman Old Style" w:hAnsi="Bookman Old Style" w:cs="Arial"/>
                    <w:sz w:val="44"/>
                    <w:szCs w:val="44"/>
                  </w:rPr>
                </w:pPr>
                <w:r w:rsidRPr="0078524D">
                  <w:rPr>
                    <w:rFonts w:ascii="Bookman Old Style" w:hAnsi="Bookman Old Style" w:cs="Arial"/>
                    <w:sz w:val="44"/>
                    <w:szCs w:val="44"/>
                  </w:rPr>
                  <w:t>507 82 Pecka</w:t>
                </w:r>
              </w:p>
              <w:p w:rsidR="0078524D" w:rsidRDefault="0078524D" w:rsidP="0098146E">
                <w:pPr>
                  <w:jc w:val="center"/>
                  <w:rPr>
                    <w:color w:val="4F81BD" w:themeColor="accent1"/>
                    <w:sz w:val="36"/>
                    <w:szCs w:val="18"/>
                  </w:rPr>
                </w:pPr>
              </w:p>
              <w:p w:rsidR="0078524D" w:rsidRPr="00295FFA" w:rsidRDefault="0078524D" w:rsidP="0098146E">
                <w:pPr>
                  <w:jc w:val="center"/>
                  <w:rPr>
                    <w:color w:val="4F81BD" w:themeColor="accent1"/>
                    <w:sz w:val="36"/>
                    <w:szCs w:val="18"/>
                  </w:rPr>
                </w:pPr>
              </w:p>
            </w:txbxContent>
          </v:textbox>
          <w10:wrap type="tight"/>
        </v:shape>
      </w:pict>
    </w:r>
    <w:r w:rsidR="00681877">
      <w:rPr>
        <w:noProof/>
        <w:lang w:eastAsia="cs-CZ"/>
      </w:rPr>
      <w:pict>
        <v:rect id="Obdélník 10" o:spid="_x0000_s4098" style="position:absolute;margin-left:13.75pt;margin-top:-33.7pt;width:85.05pt;height:56.7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" fillcolor="#4bacc6 [3208]" strokecolor="#f2f2f2 [3041]" strokeweight="3pt">
          <v:shadow on="t" color="#205867 [1608]" opacity=".5" offset="1pt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429F4"/>
    <w:multiLevelType w:val="hybridMultilevel"/>
    <w:tmpl w:val="416630C6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B5A00"/>
    <w:multiLevelType w:val="hybridMultilevel"/>
    <w:tmpl w:val="1570EDD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E68FC"/>
    <w:multiLevelType w:val="hybridMultilevel"/>
    <w:tmpl w:val="C0949B8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960323"/>
    <w:multiLevelType w:val="hybridMultilevel"/>
    <w:tmpl w:val="90EA0208"/>
    <w:lvl w:ilvl="0" w:tplc="35F2EF50">
      <w:start w:val="1"/>
      <w:numFmt w:val="decimal"/>
      <w:pStyle w:val="podnadpis"/>
      <w:lvlText w:val="%1"/>
      <w:lvlJc w:val="left"/>
      <w:pPr>
        <w:ind w:left="786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35496E32"/>
    <w:multiLevelType w:val="hybridMultilevel"/>
    <w:tmpl w:val="37AEA0A6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005B09"/>
    <w:multiLevelType w:val="hybridMultilevel"/>
    <w:tmpl w:val="0108CD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9C23AE"/>
    <w:multiLevelType w:val="multilevel"/>
    <w:tmpl w:val="031ED6B2"/>
    <w:lvl w:ilvl="0">
      <w:start w:val="1"/>
      <w:numFmt w:val="decimal"/>
      <w:pStyle w:val="MjNadpis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MjPodnadpis"/>
      <w:lvlText w:val="%1.%2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4B80CA4"/>
    <w:multiLevelType w:val="hybridMultilevel"/>
    <w:tmpl w:val="85DE05A6"/>
    <w:lvl w:ilvl="0" w:tplc="27985D74">
      <w:start w:val="1"/>
      <w:numFmt w:val="bullet"/>
      <w:pStyle w:val="mujtex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277BB7"/>
    <w:multiLevelType w:val="multilevel"/>
    <w:tmpl w:val="85F0C7A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B37767"/>
    <w:multiLevelType w:val="hybridMultilevel"/>
    <w:tmpl w:val="095C51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D3094E"/>
    <w:multiLevelType w:val="hybridMultilevel"/>
    <w:tmpl w:val="2806F93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7"/>
  </w:num>
  <w:num w:numId="10">
    <w:abstractNumId w:val="9"/>
  </w:num>
  <w:num w:numId="1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76DF"/>
    <w:rsid w:val="00026412"/>
    <w:rsid w:val="00040960"/>
    <w:rsid w:val="00050A6C"/>
    <w:rsid w:val="0008258D"/>
    <w:rsid w:val="000835DA"/>
    <w:rsid w:val="0008373C"/>
    <w:rsid w:val="00084AD2"/>
    <w:rsid w:val="000C5871"/>
    <w:rsid w:val="000C6179"/>
    <w:rsid w:val="000D4C97"/>
    <w:rsid w:val="000F22AA"/>
    <w:rsid w:val="00121752"/>
    <w:rsid w:val="00123DE8"/>
    <w:rsid w:val="00133CF3"/>
    <w:rsid w:val="00133D55"/>
    <w:rsid w:val="001478D3"/>
    <w:rsid w:val="0015164B"/>
    <w:rsid w:val="0016364D"/>
    <w:rsid w:val="0016424B"/>
    <w:rsid w:val="00166F38"/>
    <w:rsid w:val="0017080B"/>
    <w:rsid w:val="0019534D"/>
    <w:rsid w:val="001B0BE1"/>
    <w:rsid w:val="001D7869"/>
    <w:rsid w:val="001E5044"/>
    <w:rsid w:val="001F17E5"/>
    <w:rsid w:val="001F1B4A"/>
    <w:rsid w:val="002059E3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E5F8C"/>
    <w:rsid w:val="002F1787"/>
    <w:rsid w:val="002F2678"/>
    <w:rsid w:val="003007EE"/>
    <w:rsid w:val="00302F4B"/>
    <w:rsid w:val="003646FF"/>
    <w:rsid w:val="00367B95"/>
    <w:rsid w:val="00371414"/>
    <w:rsid w:val="00375125"/>
    <w:rsid w:val="003A4572"/>
    <w:rsid w:val="003B0F75"/>
    <w:rsid w:val="003B1DB2"/>
    <w:rsid w:val="003B34F7"/>
    <w:rsid w:val="003C040B"/>
    <w:rsid w:val="003C5E11"/>
    <w:rsid w:val="003C6345"/>
    <w:rsid w:val="003D1D48"/>
    <w:rsid w:val="003D21F6"/>
    <w:rsid w:val="003F12B3"/>
    <w:rsid w:val="004359F9"/>
    <w:rsid w:val="00440085"/>
    <w:rsid w:val="00441154"/>
    <w:rsid w:val="00442A9E"/>
    <w:rsid w:val="0044682E"/>
    <w:rsid w:val="00447DE7"/>
    <w:rsid w:val="004513CC"/>
    <w:rsid w:val="004629F7"/>
    <w:rsid w:val="004670AD"/>
    <w:rsid w:val="00472B5D"/>
    <w:rsid w:val="00474500"/>
    <w:rsid w:val="0047545E"/>
    <w:rsid w:val="00475AE3"/>
    <w:rsid w:val="00481896"/>
    <w:rsid w:val="00483E3F"/>
    <w:rsid w:val="00492298"/>
    <w:rsid w:val="00492741"/>
    <w:rsid w:val="00495DAC"/>
    <w:rsid w:val="004A211C"/>
    <w:rsid w:val="004A66A2"/>
    <w:rsid w:val="004B0AD8"/>
    <w:rsid w:val="004B6B24"/>
    <w:rsid w:val="004B775D"/>
    <w:rsid w:val="004D498A"/>
    <w:rsid w:val="004F6706"/>
    <w:rsid w:val="005462BB"/>
    <w:rsid w:val="00550D7F"/>
    <w:rsid w:val="00551C50"/>
    <w:rsid w:val="00565C78"/>
    <w:rsid w:val="0059005D"/>
    <w:rsid w:val="00590449"/>
    <w:rsid w:val="0059394A"/>
    <w:rsid w:val="005A33BD"/>
    <w:rsid w:val="005D195C"/>
    <w:rsid w:val="005D4579"/>
    <w:rsid w:val="005E4E71"/>
    <w:rsid w:val="005E51ED"/>
    <w:rsid w:val="005F2C14"/>
    <w:rsid w:val="005F74CB"/>
    <w:rsid w:val="00604B87"/>
    <w:rsid w:val="00622A8A"/>
    <w:rsid w:val="00622D8C"/>
    <w:rsid w:val="006347FB"/>
    <w:rsid w:val="0064113B"/>
    <w:rsid w:val="006515B1"/>
    <w:rsid w:val="006516F6"/>
    <w:rsid w:val="00666590"/>
    <w:rsid w:val="00672AE7"/>
    <w:rsid w:val="00672BD6"/>
    <w:rsid w:val="00681877"/>
    <w:rsid w:val="00684206"/>
    <w:rsid w:val="006D544E"/>
    <w:rsid w:val="006F6065"/>
    <w:rsid w:val="00704370"/>
    <w:rsid w:val="0071284F"/>
    <w:rsid w:val="00716C9D"/>
    <w:rsid w:val="007269D6"/>
    <w:rsid w:val="00741ACE"/>
    <w:rsid w:val="007571C9"/>
    <w:rsid w:val="00774CFA"/>
    <w:rsid w:val="0078524D"/>
    <w:rsid w:val="00786A08"/>
    <w:rsid w:val="00786AA3"/>
    <w:rsid w:val="00790D0E"/>
    <w:rsid w:val="00796B9C"/>
    <w:rsid w:val="007C6313"/>
    <w:rsid w:val="007C6C18"/>
    <w:rsid w:val="007D337C"/>
    <w:rsid w:val="007D522D"/>
    <w:rsid w:val="007F65AB"/>
    <w:rsid w:val="007F69DF"/>
    <w:rsid w:val="00810F07"/>
    <w:rsid w:val="00812152"/>
    <w:rsid w:val="008153F3"/>
    <w:rsid w:val="00831EC3"/>
    <w:rsid w:val="00831F73"/>
    <w:rsid w:val="0084497E"/>
    <w:rsid w:val="00897E41"/>
    <w:rsid w:val="008E27E5"/>
    <w:rsid w:val="00900863"/>
    <w:rsid w:val="00916D69"/>
    <w:rsid w:val="0094195A"/>
    <w:rsid w:val="00947E9C"/>
    <w:rsid w:val="009576DF"/>
    <w:rsid w:val="00973D30"/>
    <w:rsid w:val="00984AAC"/>
    <w:rsid w:val="00985EC7"/>
    <w:rsid w:val="00991E3D"/>
    <w:rsid w:val="009A63E2"/>
    <w:rsid w:val="009A6DD5"/>
    <w:rsid w:val="009C0200"/>
    <w:rsid w:val="009C3118"/>
    <w:rsid w:val="009C77DA"/>
    <w:rsid w:val="00A06B49"/>
    <w:rsid w:val="00A070AD"/>
    <w:rsid w:val="00A25BAA"/>
    <w:rsid w:val="00A274CC"/>
    <w:rsid w:val="00A80F42"/>
    <w:rsid w:val="00A90FD0"/>
    <w:rsid w:val="00A92608"/>
    <w:rsid w:val="00A97FEF"/>
    <w:rsid w:val="00AA3C73"/>
    <w:rsid w:val="00B04675"/>
    <w:rsid w:val="00B060E7"/>
    <w:rsid w:val="00B107B8"/>
    <w:rsid w:val="00B14167"/>
    <w:rsid w:val="00B2000E"/>
    <w:rsid w:val="00B419DB"/>
    <w:rsid w:val="00B55339"/>
    <w:rsid w:val="00B55979"/>
    <w:rsid w:val="00B626C6"/>
    <w:rsid w:val="00B70AB3"/>
    <w:rsid w:val="00B87A97"/>
    <w:rsid w:val="00BA0BC2"/>
    <w:rsid w:val="00BB1F44"/>
    <w:rsid w:val="00BB27B7"/>
    <w:rsid w:val="00BC0EAC"/>
    <w:rsid w:val="00BD446E"/>
    <w:rsid w:val="00BE2879"/>
    <w:rsid w:val="00BF2AA1"/>
    <w:rsid w:val="00C23A79"/>
    <w:rsid w:val="00C34350"/>
    <w:rsid w:val="00C435F4"/>
    <w:rsid w:val="00C51E53"/>
    <w:rsid w:val="00C61EE0"/>
    <w:rsid w:val="00C94EEE"/>
    <w:rsid w:val="00CA2D50"/>
    <w:rsid w:val="00CA6778"/>
    <w:rsid w:val="00CA68AF"/>
    <w:rsid w:val="00CC0FF6"/>
    <w:rsid w:val="00CC7126"/>
    <w:rsid w:val="00CD1F44"/>
    <w:rsid w:val="00D0404C"/>
    <w:rsid w:val="00D07817"/>
    <w:rsid w:val="00D22892"/>
    <w:rsid w:val="00D25A0C"/>
    <w:rsid w:val="00D41E97"/>
    <w:rsid w:val="00D427F9"/>
    <w:rsid w:val="00D43FB5"/>
    <w:rsid w:val="00D461B6"/>
    <w:rsid w:val="00D54E6A"/>
    <w:rsid w:val="00D56BEF"/>
    <w:rsid w:val="00D57EBF"/>
    <w:rsid w:val="00D77674"/>
    <w:rsid w:val="00DA1ED7"/>
    <w:rsid w:val="00DA5321"/>
    <w:rsid w:val="00DB5EC4"/>
    <w:rsid w:val="00DD41E0"/>
    <w:rsid w:val="00DE4DB2"/>
    <w:rsid w:val="00DF1B55"/>
    <w:rsid w:val="00E10626"/>
    <w:rsid w:val="00E115FE"/>
    <w:rsid w:val="00E128A8"/>
    <w:rsid w:val="00E17DFD"/>
    <w:rsid w:val="00E20D81"/>
    <w:rsid w:val="00E2443C"/>
    <w:rsid w:val="00E27FCB"/>
    <w:rsid w:val="00E46825"/>
    <w:rsid w:val="00E54E9D"/>
    <w:rsid w:val="00E72D6E"/>
    <w:rsid w:val="00E8121E"/>
    <w:rsid w:val="00E85EBF"/>
    <w:rsid w:val="00E93121"/>
    <w:rsid w:val="00E971C7"/>
    <w:rsid w:val="00EA0564"/>
    <w:rsid w:val="00EB4CFA"/>
    <w:rsid w:val="00EB7FFB"/>
    <w:rsid w:val="00EC3327"/>
    <w:rsid w:val="00ED4E88"/>
    <w:rsid w:val="00ED738F"/>
    <w:rsid w:val="00F23263"/>
    <w:rsid w:val="00F40DED"/>
    <w:rsid w:val="00F47C60"/>
    <w:rsid w:val="00F64ECA"/>
    <w:rsid w:val="00F71AB2"/>
    <w:rsid w:val="00FA031D"/>
    <w:rsid w:val="00FB744D"/>
    <w:rsid w:val="00FC1CD1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cs-CZ" w:eastAsia="en-US" w:bidi="ar-SA"/>
      </w:rPr>
    </w:rPrDefault>
    <w:pPrDefault>
      <w:pPr>
        <w:spacing w:after="200" w:line="252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0D0E"/>
  </w:style>
  <w:style w:type="paragraph" w:styleId="Nadpis1">
    <w:name w:val="heading 1"/>
    <w:basedOn w:val="Normln"/>
    <w:next w:val="Normln"/>
    <w:link w:val="Nadpis1Char"/>
    <w:uiPriority w:val="9"/>
    <w:qFormat/>
    <w:locked/>
    <w:rsid w:val="00790D0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790D0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790D0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790D0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790D0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790D0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790D0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790D0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790D0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link w:val="BezmezerChar"/>
    <w:uiPriority w:val="1"/>
    <w:qFormat/>
    <w:locked/>
    <w:rsid w:val="00790D0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790D0E"/>
    <w:rPr>
      <w:caps/>
      <w:color w:val="632423" w:themeColor="accent2" w:themeShade="80"/>
      <w:spacing w:val="20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790D0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790D0E"/>
    <w:rPr>
      <w:caps/>
      <w:color w:val="632423" w:themeColor="accent2" w:themeShade="80"/>
      <w:spacing w:val="50"/>
      <w:sz w:val="44"/>
      <w:szCs w:val="44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90D0E"/>
    <w:rPr>
      <w:caps/>
      <w:color w:val="632423" w:themeColor="accent2" w:themeShade="80"/>
      <w:spacing w:val="15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790D0E"/>
    <w:rPr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rsid w:val="00790D0E"/>
    <w:rPr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rsid w:val="00790D0E"/>
    <w:rPr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rsid w:val="00790D0E"/>
    <w:rPr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790D0E"/>
    <w:rPr>
      <w:i/>
      <w:iCs/>
      <w:caps/>
      <w:spacing w:val="10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790D0E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90D0E"/>
    <w:rPr>
      <w:caps/>
      <w:spacing w:val="10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hAnsi="Harrington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  <w:style w:type="paragraph" w:customStyle="1" w:styleId="podnadpis">
    <w:name w:val="podnadpis"/>
    <w:basedOn w:val="Normln"/>
    <w:next w:val="Normln"/>
    <w:rsid w:val="00050A6C"/>
    <w:pPr>
      <w:numPr>
        <w:numId w:val="5"/>
      </w:numPr>
      <w:tabs>
        <w:tab w:val="center" w:pos="4042"/>
      </w:tabs>
      <w:spacing w:line="360" w:lineRule="auto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Podtitul">
    <w:name w:val="Subtitle"/>
    <w:basedOn w:val="Normln"/>
    <w:next w:val="Normln"/>
    <w:link w:val="PodtitulChar"/>
    <w:uiPriority w:val="11"/>
    <w:qFormat/>
    <w:locked/>
    <w:rsid w:val="00790D0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790D0E"/>
    <w:rPr>
      <w:caps/>
      <w:spacing w:val="20"/>
      <w:sz w:val="18"/>
      <w:szCs w:val="18"/>
    </w:rPr>
  </w:style>
  <w:style w:type="character" w:styleId="Siln">
    <w:name w:val="Strong"/>
    <w:uiPriority w:val="22"/>
    <w:qFormat/>
    <w:locked/>
    <w:rsid w:val="00790D0E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locked/>
    <w:rsid w:val="00790D0E"/>
    <w:rPr>
      <w:caps/>
      <w:spacing w:val="5"/>
      <w:sz w:val="20"/>
      <w:szCs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790D0E"/>
  </w:style>
  <w:style w:type="paragraph" w:styleId="Citace">
    <w:name w:val="Quote"/>
    <w:basedOn w:val="Normln"/>
    <w:next w:val="Normln"/>
    <w:link w:val="CitaceChar"/>
    <w:uiPriority w:val="29"/>
    <w:qFormat/>
    <w:locked/>
    <w:rsid w:val="00790D0E"/>
    <w:rPr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790D0E"/>
    <w:rPr>
      <w:i/>
      <w:iCs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locked/>
    <w:rsid w:val="00790D0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790D0E"/>
    <w:rPr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locked/>
    <w:rsid w:val="00790D0E"/>
    <w:rPr>
      <w:i/>
      <w:iCs/>
    </w:rPr>
  </w:style>
  <w:style w:type="character" w:styleId="Zdraznnintenzivn">
    <w:name w:val="Intense Emphasis"/>
    <w:uiPriority w:val="21"/>
    <w:qFormat/>
    <w:locked/>
    <w:rsid w:val="00790D0E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locked/>
    <w:rsid w:val="00790D0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locked/>
    <w:rsid w:val="00790D0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locked/>
    <w:rsid w:val="00790D0E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790D0E"/>
    <w:pPr>
      <w:outlineLvl w:val="9"/>
    </w:pPr>
    <w:rPr>
      <w:lang w:bidi="en-US"/>
    </w:rPr>
  </w:style>
  <w:style w:type="paragraph" w:customStyle="1" w:styleId="renesancetext">
    <w:name w:val="renesance text"/>
    <w:rsid w:val="00050A6C"/>
    <w:pPr>
      <w:tabs>
        <w:tab w:val="left" w:pos="4042"/>
      </w:tabs>
      <w:spacing w:line="360" w:lineRule="auto"/>
      <w:jc w:val="both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mujnadpis">
    <w:name w:val="muj_nadpis"/>
    <w:basedOn w:val="Nadpis1"/>
    <w:next w:val="mujtext"/>
    <w:link w:val="mujnadpisChar"/>
    <w:qFormat/>
    <w:rsid w:val="0078524D"/>
    <w:pPr>
      <w:widowControl w:val="0"/>
      <w:pBdr>
        <w:bottom w:val="none" w:sz="0" w:space="0" w:color="auto"/>
      </w:pBdr>
      <w:spacing w:before="360" w:after="240" w:line="240" w:lineRule="auto"/>
      <w:jc w:val="left"/>
    </w:pPr>
    <w:rPr>
      <w:rFonts w:ascii="Bookman Old Style" w:hAnsi="Bookman Old Style" w:cs="Tahoma"/>
      <w:b/>
      <w:bCs/>
      <w:caps w:val="0"/>
      <w:color w:val="000000" w:themeColor="text1"/>
      <w:sz w:val="52"/>
      <w:lang w:eastAsia="cs-CZ"/>
    </w:rPr>
  </w:style>
  <w:style w:type="paragraph" w:customStyle="1" w:styleId="mujtext">
    <w:name w:val="muj_text"/>
    <w:basedOn w:val="Odstavecseseznamem"/>
    <w:link w:val="mujtextChar"/>
    <w:qFormat/>
    <w:rsid w:val="0078524D"/>
    <w:pPr>
      <w:numPr>
        <w:numId w:val="9"/>
      </w:numPr>
      <w:spacing w:after="120" w:line="276" w:lineRule="auto"/>
      <w:contextualSpacing w:val="0"/>
      <w:jc w:val="both"/>
    </w:pPr>
    <w:rPr>
      <w:rFonts w:ascii="Bookman Old Style" w:eastAsiaTheme="minorHAnsi" w:hAnsi="Bookman Old Style" w:cs="Arial"/>
      <w:szCs w:val="24"/>
      <w:lang w:eastAsia="cs-CZ"/>
    </w:rPr>
  </w:style>
  <w:style w:type="character" w:customStyle="1" w:styleId="mujnadpisChar">
    <w:name w:val="muj_nadpis Char"/>
    <w:basedOn w:val="Nadpis1Char"/>
    <w:link w:val="mujnadpis"/>
    <w:rsid w:val="0078524D"/>
    <w:rPr>
      <w:rFonts w:ascii="Bookman Old Style" w:hAnsi="Bookman Old Style" w:cs="Tahoma"/>
      <w:b/>
      <w:bCs/>
      <w:caps w:val="0"/>
      <w:color w:val="000000" w:themeColor="text1"/>
      <w:spacing w:val="20"/>
      <w:sz w:val="52"/>
      <w:szCs w:val="28"/>
      <w:lang w:eastAsia="cs-CZ"/>
    </w:rPr>
  </w:style>
  <w:style w:type="paragraph" w:customStyle="1" w:styleId="mujzvyrazneni">
    <w:name w:val="muj_zvyrazneni"/>
    <w:basedOn w:val="mujnadpis"/>
    <w:link w:val="mujzvyrazneniChar"/>
    <w:qFormat/>
    <w:rsid w:val="0078524D"/>
    <w:pPr>
      <w:spacing w:before="600"/>
      <w:jc w:val="both"/>
    </w:pPr>
    <w:rPr>
      <w:sz w:val="22"/>
    </w:rPr>
  </w:style>
  <w:style w:type="character" w:customStyle="1" w:styleId="mujtextChar">
    <w:name w:val="muj_text Char"/>
    <w:basedOn w:val="Standardnpsmoodstavce"/>
    <w:link w:val="mujtext"/>
    <w:rsid w:val="0078524D"/>
    <w:rPr>
      <w:rFonts w:ascii="Bookman Old Style" w:eastAsiaTheme="minorHAnsi" w:hAnsi="Bookman Old Style" w:cs="Arial"/>
      <w:szCs w:val="24"/>
      <w:lang w:eastAsia="cs-CZ"/>
    </w:rPr>
  </w:style>
  <w:style w:type="character" w:customStyle="1" w:styleId="mujzvyrazneniChar">
    <w:name w:val="muj_zvyrazneni Char"/>
    <w:basedOn w:val="mujnadpisChar"/>
    <w:link w:val="mujzvyrazneni"/>
    <w:rsid w:val="0078524D"/>
    <w:rPr>
      <w:rFonts w:ascii="Bookman Old Style" w:hAnsi="Bookman Old Style" w:cs="Tahoma"/>
      <w:b/>
      <w:bCs/>
      <w:caps w:val="0"/>
      <w:color w:val="000000" w:themeColor="text1"/>
      <w:spacing w:val="20"/>
      <w:sz w:val="52"/>
      <w:szCs w:val="28"/>
      <w:lang w:eastAsia="cs-CZ"/>
    </w:rPr>
  </w:style>
  <w:style w:type="table" w:styleId="Svtlmkazvraznn5">
    <w:name w:val="Light Grid Accent 5"/>
    <w:basedOn w:val="Normlntabulka"/>
    <w:uiPriority w:val="62"/>
    <w:locked/>
    <w:rsid w:val="0078524D"/>
    <w:pPr>
      <w:spacing w:after="0" w:line="240" w:lineRule="auto"/>
    </w:pPr>
    <w:rPr>
      <w:rFonts w:asciiTheme="minorHAnsi" w:eastAsiaTheme="minorHAnsi" w:hAnsiTheme="minorHAnsi" w:cstheme="minorBidi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cs-CZ" w:eastAsia="en-US" w:bidi="ar-SA"/>
      </w:rPr>
    </w:rPrDefault>
    <w:pPrDefault>
      <w:pPr>
        <w:spacing w:after="200" w:line="252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0D0E"/>
  </w:style>
  <w:style w:type="paragraph" w:styleId="Nadpis1">
    <w:name w:val="heading 1"/>
    <w:basedOn w:val="Normln"/>
    <w:next w:val="Normln"/>
    <w:link w:val="Nadpis1Char"/>
    <w:uiPriority w:val="9"/>
    <w:qFormat/>
    <w:locked/>
    <w:rsid w:val="00790D0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790D0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790D0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790D0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790D0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790D0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790D0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790D0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790D0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link w:val="BezmezerChar"/>
    <w:uiPriority w:val="1"/>
    <w:qFormat/>
    <w:locked/>
    <w:rsid w:val="00790D0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790D0E"/>
    <w:rPr>
      <w:caps/>
      <w:color w:val="632423" w:themeColor="accent2" w:themeShade="80"/>
      <w:spacing w:val="20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790D0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790D0E"/>
    <w:rPr>
      <w:caps/>
      <w:color w:val="632423" w:themeColor="accent2" w:themeShade="80"/>
      <w:spacing w:val="50"/>
      <w:sz w:val="44"/>
      <w:szCs w:val="44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90D0E"/>
    <w:rPr>
      <w:caps/>
      <w:color w:val="632423" w:themeColor="accent2" w:themeShade="80"/>
      <w:spacing w:val="15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790D0E"/>
    <w:rPr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rsid w:val="00790D0E"/>
    <w:rPr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rsid w:val="00790D0E"/>
    <w:rPr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rsid w:val="00790D0E"/>
    <w:rPr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790D0E"/>
    <w:rPr>
      <w:i/>
      <w:iCs/>
      <w:caps/>
      <w:spacing w:val="10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790D0E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90D0E"/>
    <w:rPr>
      <w:caps/>
      <w:spacing w:val="10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hAnsi="Harrington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  <w:style w:type="paragraph" w:customStyle="1" w:styleId="podnadpis">
    <w:name w:val="podnadpis"/>
    <w:basedOn w:val="Normln"/>
    <w:next w:val="Normln"/>
    <w:rsid w:val="00050A6C"/>
    <w:pPr>
      <w:numPr>
        <w:numId w:val="5"/>
      </w:numPr>
      <w:tabs>
        <w:tab w:val="center" w:pos="4042"/>
      </w:tabs>
      <w:spacing w:line="360" w:lineRule="auto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Podtitul">
    <w:name w:val="Subtitle"/>
    <w:basedOn w:val="Normln"/>
    <w:next w:val="Normln"/>
    <w:link w:val="PodtitulChar"/>
    <w:uiPriority w:val="11"/>
    <w:qFormat/>
    <w:locked/>
    <w:rsid w:val="00790D0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790D0E"/>
    <w:rPr>
      <w:caps/>
      <w:spacing w:val="20"/>
      <w:sz w:val="18"/>
      <w:szCs w:val="18"/>
    </w:rPr>
  </w:style>
  <w:style w:type="character" w:styleId="Siln">
    <w:name w:val="Strong"/>
    <w:uiPriority w:val="22"/>
    <w:qFormat/>
    <w:locked/>
    <w:rsid w:val="00790D0E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locked/>
    <w:rsid w:val="00790D0E"/>
    <w:rPr>
      <w:caps/>
      <w:spacing w:val="5"/>
      <w:sz w:val="20"/>
      <w:szCs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790D0E"/>
  </w:style>
  <w:style w:type="paragraph" w:styleId="Citt">
    <w:name w:val="Quote"/>
    <w:basedOn w:val="Normln"/>
    <w:next w:val="Normln"/>
    <w:link w:val="CittChar"/>
    <w:uiPriority w:val="29"/>
    <w:qFormat/>
    <w:locked/>
    <w:rsid w:val="00790D0E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790D0E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locked/>
    <w:rsid w:val="00790D0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90D0E"/>
    <w:rPr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locked/>
    <w:rsid w:val="00790D0E"/>
    <w:rPr>
      <w:i/>
      <w:iCs/>
    </w:rPr>
  </w:style>
  <w:style w:type="character" w:styleId="Zdraznnintenzivn">
    <w:name w:val="Intense Emphasis"/>
    <w:uiPriority w:val="21"/>
    <w:qFormat/>
    <w:locked/>
    <w:rsid w:val="00790D0E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locked/>
    <w:rsid w:val="00790D0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locked/>
    <w:rsid w:val="00790D0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locked/>
    <w:rsid w:val="00790D0E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790D0E"/>
    <w:pPr>
      <w:outlineLvl w:val="9"/>
    </w:pPr>
    <w:rPr>
      <w:lang w:bidi="en-US"/>
    </w:rPr>
  </w:style>
  <w:style w:type="paragraph" w:customStyle="1" w:styleId="renesancetext">
    <w:name w:val="renesance text"/>
    <w:rsid w:val="00050A6C"/>
    <w:pPr>
      <w:tabs>
        <w:tab w:val="left" w:pos="4042"/>
      </w:tabs>
      <w:spacing w:line="360" w:lineRule="auto"/>
      <w:jc w:val="both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mujnadpis">
    <w:name w:val="muj_nadpis"/>
    <w:basedOn w:val="Nadpis1"/>
    <w:next w:val="mujtext"/>
    <w:link w:val="mujnadpisChar"/>
    <w:qFormat/>
    <w:rsid w:val="0078524D"/>
    <w:pPr>
      <w:widowControl w:val="0"/>
      <w:pBdr>
        <w:bottom w:val="none" w:sz="0" w:space="0" w:color="auto"/>
      </w:pBdr>
      <w:spacing w:before="360" w:after="240" w:line="240" w:lineRule="auto"/>
      <w:jc w:val="left"/>
    </w:pPr>
    <w:rPr>
      <w:rFonts w:ascii="Bookman Old Style" w:hAnsi="Bookman Old Style" w:cs="Tahoma"/>
      <w:b/>
      <w:bCs/>
      <w:caps w:val="0"/>
      <w:color w:val="000000" w:themeColor="text1"/>
      <w:sz w:val="52"/>
      <w:lang w:eastAsia="cs-CZ"/>
    </w:rPr>
  </w:style>
  <w:style w:type="paragraph" w:customStyle="1" w:styleId="mujtext">
    <w:name w:val="muj_text"/>
    <w:basedOn w:val="Odstavecseseznamem"/>
    <w:link w:val="mujtextChar"/>
    <w:qFormat/>
    <w:rsid w:val="0078524D"/>
    <w:pPr>
      <w:numPr>
        <w:numId w:val="9"/>
      </w:numPr>
      <w:spacing w:after="120" w:line="276" w:lineRule="auto"/>
      <w:contextualSpacing w:val="0"/>
      <w:jc w:val="both"/>
    </w:pPr>
    <w:rPr>
      <w:rFonts w:ascii="Bookman Old Style" w:eastAsiaTheme="minorHAnsi" w:hAnsi="Bookman Old Style" w:cs="Arial"/>
      <w:szCs w:val="24"/>
      <w:lang w:eastAsia="cs-CZ"/>
    </w:rPr>
  </w:style>
  <w:style w:type="character" w:customStyle="1" w:styleId="mujnadpisChar">
    <w:name w:val="muj_nadpis Char"/>
    <w:basedOn w:val="Nadpis1Char"/>
    <w:link w:val="mujnadpis"/>
    <w:rsid w:val="0078524D"/>
    <w:rPr>
      <w:rFonts w:ascii="Bookman Old Style" w:hAnsi="Bookman Old Style" w:cs="Tahoma"/>
      <w:b/>
      <w:bCs/>
      <w:caps w:val="0"/>
      <w:color w:val="000000" w:themeColor="text1"/>
      <w:spacing w:val="20"/>
      <w:sz w:val="52"/>
      <w:szCs w:val="28"/>
      <w:lang w:eastAsia="cs-CZ"/>
    </w:rPr>
  </w:style>
  <w:style w:type="paragraph" w:customStyle="1" w:styleId="mujzvyrazneni">
    <w:name w:val="muj_zvyrazneni"/>
    <w:basedOn w:val="mujnadpis"/>
    <w:link w:val="mujzvyrazneniChar"/>
    <w:qFormat/>
    <w:rsid w:val="0078524D"/>
    <w:pPr>
      <w:spacing w:before="600"/>
      <w:jc w:val="both"/>
    </w:pPr>
    <w:rPr>
      <w:sz w:val="22"/>
    </w:rPr>
  </w:style>
  <w:style w:type="character" w:customStyle="1" w:styleId="mujtextChar">
    <w:name w:val="muj_text Char"/>
    <w:basedOn w:val="Standardnpsmoodstavce"/>
    <w:link w:val="mujtext"/>
    <w:rsid w:val="0078524D"/>
    <w:rPr>
      <w:rFonts w:ascii="Bookman Old Style" w:eastAsiaTheme="minorHAnsi" w:hAnsi="Bookman Old Style" w:cs="Arial"/>
      <w:szCs w:val="24"/>
      <w:lang w:eastAsia="cs-CZ"/>
    </w:rPr>
  </w:style>
  <w:style w:type="character" w:customStyle="1" w:styleId="mujzvyrazneniChar">
    <w:name w:val="muj_zvyrazneni Char"/>
    <w:basedOn w:val="mujnadpisChar"/>
    <w:link w:val="mujzvyrazneni"/>
    <w:rsid w:val="0078524D"/>
    <w:rPr>
      <w:rFonts w:ascii="Bookman Old Style" w:hAnsi="Bookman Old Style" w:cs="Tahoma"/>
      <w:b/>
      <w:bCs/>
      <w:caps w:val="0"/>
      <w:color w:val="000000" w:themeColor="text1"/>
      <w:spacing w:val="20"/>
      <w:sz w:val="52"/>
      <w:szCs w:val="28"/>
      <w:lang w:eastAsia="cs-CZ"/>
    </w:rPr>
  </w:style>
  <w:style w:type="table" w:styleId="Svtlmkazvraznn5">
    <w:name w:val="Light Grid Accent 5"/>
    <w:basedOn w:val="Normlntabulka"/>
    <w:uiPriority w:val="62"/>
    <w:locked/>
    <w:rsid w:val="0078524D"/>
    <w:pPr>
      <w:spacing w:after="0" w:line="240" w:lineRule="auto"/>
    </w:pPr>
    <w:rPr>
      <w:rFonts w:asciiTheme="minorHAnsi" w:eastAsiaTheme="minorHAnsi" w:hAnsiTheme="minorHAnsi" w:cstheme="minorBidi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D2176B0-5C58-43EE-9A1B-25B0ADD3E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</TotalTime>
  <Pages>4</Pages>
  <Words>394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10</cp:revision>
  <cp:lastPrinted>2013-11-14T20:38:00Z</cp:lastPrinted>
  <dcterms:created xsi:type="dcterms:W3CDTF">2014-03-17T20:50:00Z</dcterms:created>
  <dcterms:modified xsi:type="dcterms:W3CDTF">2014-03-28T15:29:00Z</dcterms:modified>
</cp:coreProperties>
</file>