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650E0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Záhlaví a zápatí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C61EE0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984AAC" w:rsidRPr="00C61EE0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Vytvořte hlavičkový papír podle předlohy na následující stránce tohoto dokumentu.</w:t>
      </w:r>
    </w:p>
    <w:p w:rsidR="00984AAC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Do záhlaví umístěte obrázek </w:t>
      </w:r>
      <w:proofErr w:type="gramStart"/>
      <w:r>
        <w:rPr>
          <w:rFonts w:ascii="Comic Sans MS" w:hAnsi="Comic Sans MS" w:cs="Comic Sans MS"/>
          <w:bCs/>
          <w:sz w:val="20"/>
        </w:rPr>
        <w:t>velbloud</w:t>
      </w:r>
      <w:proofErr w:type="gramEnd"/>
      <w:r>
        <w:rPr>
          <w:rFonts w:ascii="Comic Sans MS" w:hAnsi="Comic Sans MS" w:cs="Comic Sans MS"/>
          <w:bCs/>
          <w:sz w:val="20"/>
        </w:rPr>
        <w:t>.</w:t>
      </w:r>
      <w:proofErr w:type="gramStart"/>
      <w:r>
        <w:rPr>
          <w:rFonts w:ascii="Comic Sans MS" w:hAnsi="Comic Sans MS" w:cs="Comic Sans MS"/>
          <w:bCs/>
          <w:sz w:val="20"/>
        </w:rPr>
        <w:t>png</w:t>
      </w:r>
      <w:proofErr w:type="gramEnd"/>
      <w:r>
        <w:rPr>
          <w:rFonts w:ascii="Comic Sans MS" w:hAnsi="Comic Sans MS" w:cs="Comic Sans MS"/>
          <w:bCs/>
          <w:sz w:val="20"/>
        </w:rPr>
        <w:t>. Velikost a obtékání volte vhodně.</w:t>
      </w:r>
    </w:p>
    <w:p w:rsidR="00810BC2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Název „Fata morgana“ napište kapitálkami, tučně, fontem Mistral. Ostatní nastavení volte vhodně.</w:t>
      </w:r>
    </w:p>
    <w:p w:rsidR="00810BC2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Zbylý text záhlaví je napsán kurzivou, fontem Mistral.</w:t>
      </w:r>
    </w:p>
    <w:p w:rsidR="00810BC2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Do zápatí vložte obrázek a doplňte text podle předlohy.</w:t>
      </w:r>
    </w:p>
    <w:p w:rsidR="00810BC2" w:rsidRPr="00C61EE0" w:rsidRDefault="00810BC2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Zbylá nastavení volte vhodně na základě předlohy.</w:t>
      </w:r>
    </w:p>
    <w:p w:rsidR="00C61EE0" w:rsidRPr="00C61EE0" w:rsidRDefault="0059394A" w:rsidP="00C61EE0">
      <w:pPr>
        <w:pStyle w:val="Odstavecseseznamem"/>
        <w:numPr>
          <w:ilvl w:val="0"/>
          <w:numId w:val="1"/>
        </w:numPr>
        <w:spacing w:before="0" w:after="0"/>
        <w:rPr>
          <w:rFonts w:ascii="Comic Sans MS" w:hAnsi="Comic Sans MS"/>
          <w:sz w:val="20"/>
          <w:szCs w:val="40"/>
        </w:rPr>
      </w:pPr>
      <w:r w:rsidRPr="00C61EE0">
        <w:rPr>
          <w:rFonts w:ascii="Comic Sans MS" w:hAnsi="Comic Sans MS"/>
          <w:sz w:val="20"/>
          <w:szCs w:val="40"/>
        </w:rPr>
        <w:t>Dokument uložte pod názvem prijmeni_</w:t>
      </w:r>
      <w:r w:rsidR="00810BC2">
        <w:rPr>
          <w:rFonts w:ascii="Comic Sans MS" w:hAnsi="Comic Sans MS"/>
          <w:sz w:val="20"/>
          <w:szCs w:val="40"/>
        </w:rPr>
        <w:t>zahlavi</w:t>
      </w:r>
      <w:r w:rsidR="00FC1CD1" w:rsidRPr="00C61EE0">
        <w:rPr>
          <w:rFonts w:ascii="Comic Sans MS" w:hAnsi="Comic Sans MS"/>
          <w:sz w:val="20"/>
          <w:szCs w:val="40"/>
        </w:rPr>
        <w:t>.docx.</w:t>
      </w:r>
    </w:p>
    <w:p w:rsidR="00C61EE0" w:rsidRDefault="00C61EE0" w:rsidP="00C61EE0">
      <w:pPr>
        <w:spacing w:before="0"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before="0" w:after="0"/>
        <w:rPr>
          <w:rFonts w:ascii="Comic Sans MS" w:hAnsi="Comic Sans MS"/>
          <w:sz w:val="20"/>
          <w:szCs w:val="40"/>
        </w:rPr>
      </w:pPr>
    </w:p>
    <w:p w:rsidR="00C61EE0" w:rsidRPr="00C61EE0" w:rsidRDefault="00C61EE0" w:rsidP="00C61EE0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61EE0" w:rsidRPr="00C61EE0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 w:rsidRPr="00C61EE0">
        <w:rPr>
          <w:rFonts w:ascii="Comic Sans MS" w:hAnsi="Comic Sans MS"/>
          <w:i/>
          <w:sz w:val="16"/>
          <w:szCs w:val="20"/>
        </w:rPr>
        <w:t xml:space="preserve">Zdroj </w:t>
      </w:r>
      <w:r w:rsidR="00810BC2">
        <w:rPr>
          <w:rFonts w:ascii="Comic Sans MS" w:hAnsi="Comic Sans MS"/>
          <w:i/>
          <w:sz w:val="16"/>
          <w:szCs w:val="20"/>
        </w:rPr>
        <w:t>obrázku</w:t>
      </w:r>
      <w:r w:rsidRPr="00C61EE0">
        <w:rPr>
          <w:rFonts w:ascii="Comic Sans MS" w:hAnsi="Comic Sans MS"/>
          <w:i/>
          <w:sz w:val="16"/>
          <w:szCs w:val="20"/>
        </w:rPr>
        <w:t xml:space="preserve">: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Camel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Cameleer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Wog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Camel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Driver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Dromedary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Animal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. &lt;i&gt;Free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Images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 - </w:t>
      </w:r>
      <w:proofErr w:type="spellStart"/>
      <w:r w:rsidR="00810BC2" w:rsidRPr="00810BC2">
        <w:rPr>
          <w:rFonts w:ascii="Comic Sans MS" w:hAnsi="Comic Sans MS"/>
          <w:i/>
          <w:sz w:val="16"/>
          <w:szCs w:val="20"/>
        </w:rPr>
        <w:t>Pixabay</w:t>
      </w:r>
      <w:proofErr w:type="spellEnd"/>
      <w:r w:rsidR="00810BC2" w:rsidRPr="00810BC2">
        <w:rPr>
          <w:rFonts w:ascii="Comic Sans MS" w:hAnsi="Comic Sans MS"/>
          <w:i/>
          <w:sz w:val="16"/>
          <w:szCs w:val="20"/>
        </w:rPr>
        <w:t xml:space="preserve">&lt;/i&gt; </w:t>
      </w:r>
      <w:r w:rsidR="00197368">
        <w:rPr>
          <w:rFonts w:ascii="Comic Sans MS" w:hAnsi="Comic Sans MS"/>
          <w:i/>
          <w:sz w:val="16"/>
          <w:szCs w:val="20"/>
        </w:rPr>
        <w:t xml:space="preserve">[online]. c2014 </w:t>
      </w:r>
      <w:r w:rsidR="00D17172">
        <w:rPr>
          <w:rFonts w:ascii="Comic Sans MS" w:hAnsi="Comic Sans MS"/>
          <w:i/>
          <w:sz w:val="16"/>
          <w:szCs w:val="20"/>
        </w:rPr>
        <w:br/>
      </w:r>
      <w:r w:rsidR="00197368">
        <w:rPr>
          <w:rFonts w:ascii="Comic Sans MS" w:hAnsi="Comic Sans MS"/>
          <w:i/>
          <w:sz w:val="16"/>
          <w:szCs w:val="20"/>
        </w:rPr>
        <w:t>[cit. 2014-02-03</w:t>
      </w:r>
      <w:r w:rsidR="00810BC2" w:rsidRPr="00810BC2">
        <w:rPr>
          <w:rFonts w:ascii="Comic Sans MS" w:hAnsi="Comic Sans MS"/>
          <w:i/>
          <w:sz w:val="16"/>
          <w:szCs w:val="20"/>
        </w:rPr>
        <w:t>]. Dostupné z: http://pixabay.com</w:t>
      </w:r>
      <w:bookmarkStart w:id="0" w:name="_GoBack"/>
      <w:bookmarkEnd w:id="0"/>
      <w:r w:rsidR="00810BC2" w:rsidRPr="00810BC2">
        <w:rPr>
          <w:rFonts w:ascii="Comic Sans MS" w:hAnsi="Comic Sans MS"/>
          <w:i/>
          <w:sz w:val="16"/>
          <w:szCs w:val="20"/>
        </w:rPr>
        <w:t>/en/camel-cameleer-wog-camel-driver-30703/</w:t>
      </w:r>
    </w:p>
    <w:p w:rsidR="00FC1CD1" w:rsidRPr="00FC1CD1" w:rsidRDefault="00FC1CD1" w:rsidP="00650E0C">
      <w:pPr>
        <w:spacing w:before="0" w:after="360"/>
        <w:rPr>
          <w:rFonts w:ascii="Monotype Corsiva" w:hAnsi="Monotype Corsiva"/>
          <w:b/>
          <w:sz w:val="40"/>
          <w:szCs w:val="40"/>
          <w:lang w:eastAsia="cs-CZ"/>
        </w:rPr>
      </w:pPr>
    </w:p>
    <w:sectPr w:rsidR="00FC1CD1" w:rsidRPr="00FC1CD1" w:rsidSect="00FC1CD1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C47" w:rsidRDefault="00BC2C47" w:rsidP="00CA6778">
      <w:pPr>
        <w:spacing w:before="0" w:after="0"/>
      </w:pPr>
      <w:r>
        <w:separator/>
      </w:r>
    </w:p>
  </w:endnote>
  <w:endnote w:type="continuationSeparator" w:id="0">
    <w:p w:rsidR="00BC2C47" w:rsidRDefault="00BC2C4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EE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jc w:val="center"/>
      <w:rPr>
        <w:rFonts w:ascii="Mistral" w:hAnsi="Mistral"/>
        <w:sz w:val="32"/>
      </w:rPr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4665980</wp:posOffset>
          </wp:positionH>
          <wp:positionV relativeFrom="paragraph">
            <wp:posOffset>-598805</wp:posOffset>
          </wp:positionV>
          <wp:extent cx="1097280" cy="645160"/>
          <wp:effectExtent l="0" t="0" r="7620" b="2540"/>
          <wp:wrapTight wrapText="bothSides">
            <wp:wrapPolygon edited="0">
              <wp:start x="6000" y="0"/>
              <wp:lineTo x="1125" y="9567"/>
              <wp:lineTo x="0" y="20409"/>
              <wp:lineTo x="0" y="21047"/>
              <wp:lineTo x="21375" y="21047"/>
              <wp:lineTo x="21375" y="20409"/>
              <wp:lineTo x="20625" y="7016"/>
              <wp:lineTo x="17250" y="638"/>
              <wp:lineTo x="15000" y="0"/>
              <wp:lineTo x="6000" y="0"/>
            </wp:wrapPolygon>
          </wp:wrapTight>
          <wp:docPr id="1" name="Obrázek 1" descr="Camel, Cameleer, Wog, Camel Driver, Dromedary, Anim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mel, Cameleer, Wog, Camel Driver, Dromedary, Anim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C14DD">
      <w:rPr>
        <w:rFonts w:ascii="Mistral" w:hAnsi="Mistral"/>
        <w:sz w:val="32"/>
      </w:rPr>
      <w:t>4. oddíl skaut</w:t>
    </w:r>
    <w:r w:rsidRPr="005C14DD">
      <w:rPr>
        <w:rFonts w:ascii="Mistral" w:hAnsi="Mistral" w:cs="Times New Roman"/>
        <w:sz w:val="32"/>
      </w:rPr>
      <w:t>ů</w:t>
    </w:r>
    <w:r w:rsidRPr="005C14DD">
      <w:rPr>
        <w:rFonts w:ascii="Mistral" w:hAnsi="Mistral"/>
        <w:sz w:val="32"/>
      </w:rPr>
      <w:t xml:space="preserve"> a skautek </w:t>
    </w:r>
    <w:r w:rsidRPr="005C14DD">
      <w:rPr>
        <w:rFonts w:ascii="Mistral" w:hAnsi="Mistral"/>
        <w:smallCaps/>
        <w:sz w:val="32"/>
      </w:rPr>
      <w:t>Fata morgana</w:t>
    </w:r>
    <w:r w:rsidRPr="005C14DD">
      <w:rPr>
        <w:rFonts w:ascii="Mistral" w:hAnsi="Mistral"/>
        <w:sz w:val="32"/>
      </w:rPr>
      <w:t>, st</w:t>
    </w:r>
    <w:r w:rsidRPr="005C14DD">
      <w:rPr>
        <w:rFonts w:ascii="Mistral" w:hAnsi="Mistral" w:cs="Times New Roman"/>
        <w:sz w:val="32"/>
      </w:rPr>
      <w:t>ř</w:t>
    </w:r>
    <w:r w:rsidRPr="005C14DD">
      <w:rPr>
        <w:rFonts w:ascii="Mistral" w:hAnsi="Mistral"/>
        <w:sz w:val="32"/>
      </w:rPr>
      <w:t>edisko "</w:t>
    </w:r>
    <w:r w:rsidRPr="005C14DD">
      <w:rPr>
        <w:rFonts w:ascii="Mistral" w:hAnsi="Mistral" w:cs="Lucida Calligraphy"/>
        <w:sz w:val="32"/>
      </w:rPr>
      <w:t>Ú</w:t>
    </w:r>
    <w:r w:rsidRPr="005C14DD">
      <w:rPr>
        <w:rFonts w:ascii="Mistral" w:hAnsi="Mistral"/>
        <w:sz w:val="32"/>
      </w:rPr>
      <w:t>TA" Nov</w:t>
    </w:r>
    <w:r w:rsidRPr="005C14DD">
      <w:rPr>
        <w:rFonts w:ascii="Mistral" w:hAnsi="Mistral" w:cs="Lucida Calligraphy"/>
        <w:sz w:val="32"/>
      </w:rPr>
      <w:t>é</w:t>
    </w:r>
    <w:r w:rsidRPr="005C14DD">
      <w:rPr>
        <w:rFonts w:ascii="Mistral" w:hAnsi="Mistral"/>
        <w:sz w:val="32"/>
      </w:rPr>
      <w:t xml:space="preserve"> M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>sto nad Metuj</w:t>
    </w:r>
    <w:r w:rsidRPr="005C14DD">
      <w:rPr>
        <w:rFonts w:ascii="Mistral" w:hAnsi="Mistral" w:cs="Lucida Calligraphy"/>
        <w:sz w:val="32"/>
      </w:rPr>
      <w:t>í</w:t>
    </w:r>
  </w:p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jc w:val="center"/>
      <w:rPr>
        <w:rFonts w:ascii="Mistral" w:hAnsi="Mistral"/>
        <w:sz w:val="32"/>
      </w:rPr>
    </w:pPr>
    <w:r w:rsidRPr="005C14DD">
      <w:rPr>
        <w:rFonts w:ascii="Mistral" w:hAnsi="Mistral"/>
        <w:sz w:val="32"/>
      </w:rPr>
      <w:t>K Vodárn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 xml:space="preserve"> 185, 549 01 Nov</w:t>
    </w:r>
    <w:r w:rsidRPr="005C14DD">
      <w:rPr>
        <w:rFonts w:ascii="Mistral" w:hAnsi="Mistral" w:cs="Lucida Calligraphy"/>
        <w:sz w:val="32"/>
      </w:rPr>
      <w:t>é</w:t>
    </w:r>
    <w:r w:rsidRPr="005C14DD">
      <w:rPr>
        <w:rFonts w:ascii="Mistral" w:hAnsi="Mistral"/>
        <w:sz w:val="32"/>
      </w:rPr>
      <w:t xml:space="preserve"> M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>sto nad Metuj</w:t>
    </w:r>
    <w:r w:rsidRPr="005C14DD">
      <w:rPr>
        <w:rFonts w:ascii="Mistral" w:hAnsi="Mistral" w:cs="Lucida Calligraphy"/>
        <w:sz w:val="32"/>
      </w:rPr>
      <w:t>í</w:t>
    </w:r>
  </w:p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rPr>
        <w:rFonts w:ascii="Mistral" w:hAnsi="Mistral"/>
        <w:sz w:val="32"/>
      </w:rPr>
    </w:pPr>
    <w:r w:rsidRPr="005C14DD">
      <w:rPr>
        <w:rFonts w:ascii="Mistral" w:hAnsi="Mistral"/>
        <w:sz w:val="32"/>
      </w:rPr>
      <w:t>Telefon: 737 807 867</w:t>
    </w:r>
    <w:r w:rsidRPr="005C14DD">
      <w:rPr>
        <w:rFonts w:ascii="Mistral" w:hAnsi="Mistral"/>
        <w:sz w:val="32"/>
      </w:rPr>
      <w:tab/>
      <w:t>E-mail: hylsky_josef@seznam.cz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C47" w:rsidRDefault="00BC2C47" w:rsidP="00CA6778">
      <w:pPr>
        <w:spacing w:before="0" w:after="0"/>
      </w:pPr>
      <w:r>
        <w:separator/>
      </w:r>
    </w:p>
  </w:footnote>
  <w:footnote w:type="continuationSeparator" w:id="0">
    <w:p w:rsidR="00BC2C47" w:rsidRDefault="00BC2C47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DC7B33" w:rsidP="008B6CDB">
    <w:pPr>
      <w:pStyle w:val="Zhlav"/>
      <w:spacing w:before="0" w:after="240"/>
      <w:ind w:left="3119"/>
      <w:rPr>
        <w:rFonts w:ascii="Mistral" w:hAnsi="Mistral"/>
        <w:b/>
        <w:smallCaps/>
        <w:sz w:val="72"/>
      </w:rPr>
    </w:pPr>
    <w:r w:rsidRPr="008B6CDB">
      <w:rPr>
        <w:noProof/>
        <w:sz w:val="24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-270510</wp:posOffset>
          </wp:positionH>
          <wp:positionV relativeFrom="paragraph">
            <wp:posOffset>71755</wp:posOffset>
          </wp:positionV>
          <wp:extent cx="1958975" cy="1151255"/>
          <wp:effectExtent l="0" t="0" r="3175" b="0"/>
          <wp:wrapTight wrapText="bothSides">
            <wp:wrapPolygon edited="0">
              <wp:start x="12183" y="0"/>
              <wp:lineTo x="6301" y="0"/>
              <wp:lineTo x="2311" y="2145"/>
              <wp:lineTo x="1260" y="10723"/>
              <wp:lineTo x="1260" y="17156"/>
              <wp:lineTo x="0" y="20730"/>
              <wp:lineTo x="0" y="21088"/>
              <wp:lineTo x="20165" y="21088"/>
              <wp:lineTo x="21425" y="21088"/>
              <wp:lineTo x="21425" y="20373"/>
              <wp:lineTo x="20165" y="17156"/>
              <wp:lineTo x="20375" y="8935"/>
              <wp:lineTo x="18694" y="6434"/>
              <wp:lineTo x="15544" y="5719"/>
              <wp:lineTo x="16594" y="2145"/>
              <wp:lineTo x="16174" y="357"/>
              <wp:lineTo x="14283" y="0"/>
              <wp:lineTo x="12183" y="0"/>
            </wp:wrapPolygon>
          </wp:wrapTight>
          <wp:docPr id="2" name="Obrázek 2" descr="Camel, Cameleer, Wog, Camel Driver, Dromedary, Anim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mel, Cameleer, Wog, Camel Driver, Dromedary, Anim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958975" cy="1151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B6CDB">
      <w:rPr>
        <w:rFonts w:ascii="Mistral" w:hAnsi="Mistral"/>
        <w:b/>
        <w:smallCaps/>
        <w:sz w:val="72"/>
      </w:rPr>
      <w:t>Fata morgana</w:t>
    </w:r>
  </w:p>
  <w:p w:rsidR="008B6CDB" w:rsidRDefault="008B6CDB" w:rsidP="008B6CDB">
    <w:pPr>
      <w:pStyle w:val="Zhlav"/>
      <w:spacing w:before="0"/>
      <w:ind w:left="3119"/>
      <w:rPr>
        <w:rFonts w:ascii="Mistral" w:hAnsi="Mistral"/>
        <w:b/>
        <w:i/>
        <w:sz w:val="36"/>
      </w:rPr>
    </w:pPr>
    <w:r>
      <w:rPr>
        <w:rFonts w:ascii="Mistral" w:hAnsi="Mistral"/>
        <w:b/>
        <w:i/>
        <w:sz w:val="36"/>
      </w:rPr>
      <w:t>4. oddíl skautů a skautek Nové Město nad Metují</w:t>
    </w:r>
  </w:p>
  <w:p w:rsidR="008B6CDB" w:rsidRPr="008B6CDB" w:rsidRDefault="008B6CDB" w:rsidP="008B6CDB">
    <w:pPr>
      <w:pStyle w:val="Zhlav"/>
      <w:pBdr>
        <w:bottom w:val="single" w:sz="4" w:space="1" w:color="auto"/>
      </w:pBdr>
      <w:tabs>
        <w:tab w:val="clear" w:pos="4536"/>
        <w:tab w:val="left" w:pos="3119"/>
      </w:tabs>
      <w:spacing w:before="0"/>
      <w:ind w:left="-284"/>
      <w:rPr>
        <w:rFonts w:ascii="Mistral" w:hAnsi="Mistral"/>
        <w:b/>
        <w:i/>
        <w:sz w:val="36"/>
      </w:rPr>
    </w:pPr>
    <w:r>
      <w:rPr>
        <w:rFonts w:ascii="Mistral" w:hAnsi="Mistral"/>
        <w:b/>
        <w:i/>
        <w:sz w:val="36"/>
      </w:rPr>
      <w:tab/>
      <w:t>Junák – svaz skautů a skautek ČR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40960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97368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C5E45"/>
    <w:rsid w:val="002E5F8C"/>
    <w:rsid w:val="002F1787"/>
    <w:rsid w:val="002F2678"/>
    <w:rsid w:val="003007EE"/>
    <w:rsid w:val="00302F4B"/>
    <w:rsid w:val="003646F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0E0C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10BC2"/>
    <w:rsid w:val="00810F07"/>
    <w:rsid w:val="00812152"/>
    <w:rsid w:val="008153F3"/>
    <w:rsid w:val="00831F73"/>
    <w:rsid w:val="0084497E"/>
    <w:rsid w:val="00897E41"/>
    <w:rsid w:val="008B6CDB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C2C47"/>
    <w:rsid w:val="00BD446E"/>
    <w:rsid w:val="00BE2879"/>
    <w:rsid w:val="00BF2AA1"/>
    <w:rsid w:val="00BF46D6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17172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C7B33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45E972-67F9-465F-8D85-F852D2D8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3</Pages>
  <Words>102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cp:lastPrinted>2013-11-14T20:38:00Z</cp:lastPrinted>
  <dcterms:created xsi:type="dcterms:W3CDTF">2014-02-01T09:53:00Z</dcterms:created>
  <dcterms:modified xsi:type="dcterms:W3CDTF">2014-02-17T14:15:00Z</dcterms:modified>
</cp:coreProperties>
</file>