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FC1CD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Formátování obrázků a</w:t>
      </w:r>
      <w:r w:rsidR="00C82414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 </w:t>
      </w:r>
      <w:bookmarkStart w:id="0" w:name="_GoBack"/>
      <w:bookmarkEnd w:id="0"/>
      <w:r w:rsidR="00FC1CD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objektů</w:t>
      </w:r>
    </w:p>
    <w:p w:rsidR="00C61EE0" w:rsidRPr="00975BF1" w:rsidRDefault="00C61EE0" w:rsidP="00975BF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C61EE0" w:rsidRPr="00975BF1" w:rsidSect="004D498A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</w:p>
    <w:p w:rsidR="00FC1CD1" w:rsidRPr="00A778EA" w:rsidRDefault="00FC1CD1" w:rsidP="00A778EA">
      <w:r w:rsidRPr="00A778EA">
        <w:lastRenderedPageBreak/>
        <w:t>Nové Město nad Metují</w:t>
      </w:r>
    </w:p>
    <w:p w:rsidR="00FC1CD1" w:rsidRPr="00A778EA" w:rsidRDefault="00FC1CD1" w:rsidP="00A778EA">
      <w:r w:rsidRPr="00A778EA">
        <w:t xml:space="preserve">Nové Město nad Metují je město v okrese Náchod, v Královéhradeckém kraji na východě Čech. Bylo založeno v roce 1501 Janem </w:t>
      </w:r>
      <w:proofErr w:type="spellStart"/>
      <w:r w:rsidRPr="00A778EA">
        <w:t>Černčickým</w:t>
      </w:r>
      <w:proofErr w:type="spellEnd"/>
      <w:r w:rsidRPr="00A778EA">
        <w:t xml:space="preserve"> z </w:t>
      </w:r>
      <w:proofErr w:type="spellStart"/>
      <w:r w:rsidRPr="00A778EA">
        <w:t>Kácova</w:t>
      </w:r>
      <w:proofErr w:type="spellEnd"/>
      <w:r w:rsidRPr="00A778EA">
        <w:t xml:space="preserve">. Centrum města leží na vysokém ostrohu obtékaném ze tří stran řekou Metují a je městskou památkovou rezervací. K oblíbeným výletním místům v okolí patří osada Peklo, vzdálená 5 km od města proti proudu řeky Metuje. </w:t>
      </w:r>
    </w:p>
    <w:p w:rsidR="00FC1CD1" w:rsidRPr="00A778EA" w:rsidRDefault="00FC1CD1" w:rsidP="00A778EA">
      <w:r w:rsidRPr="00A778EA">
        <w:t xml:space="preserve">Ke katastru obce náleží ještě místní části </w:t>
      </w:r>
      <w:proofErr w:type="spellStart"/>
      <w:r w:rsidRPr="00A778EA">
        <w:t>Krčín</w:t>
      </w:r>
      <w:proofErr w:type="spellEnd"/>
      <w:r w:rsidRPr="00A778EA">
        <w:t xml:space="preserve">, </w:t>
      </w:r>
      <w:proofErr w:type="spellStart"/>
      <w:r w:rsidRPr="00A778EA">
        <w:t>Spy</w:t>
      </w:r>
      <w:proofErr w:type="spellEnd"/>
      <w:r w:rsidRPr="00A778EA">
        <w:t xml:space="preserve"> a Vrchoviny. V okolí města je používán slangový výraz „</w:t>
      </w:r>
      <w:proofErr w:type="spellStart"/>
      <w:r w:rsidRPr="00A778EA">
        <w:t>Nováč</w:t>
      </w:r>
      <w:proofErr w:type="spellEnd"/>
      <w:r w:rsidRPr="00A778EA">
        <w:t xml:space="preserve">“ pro název obce. Pro novou zástavbu řadovek a rodinných domků směrem k obci Přibyslav se používá místní název „Na Františku“, pro bytovou zástavbu mezi ZŠ </w:t>
      </w:r>
      <w:proofErr w:type="spellStart"/>
      <w:r w:rsidRPr="00A778EA">
        <w:t>Malecí</w:t>
      </w:r>
      <w:proofErr w:type="spellEnd"/>
      <w:r w:rsidRPr="00A778EA">
        <w:t xml:space="preserve"> a hlavní silnicí místní název „</w:t>
      </w:r>
      <w:proofErr w:type="spellStart"/>
      <w:r w:rsidRPr="00A778EA">
        <w:t>Malecí</w:t>
      </w:r>
      <w:proofErr w:type="spellEnd"/>
      <w:r w:rsidRPr="00A778EA">
        <w:t xml:space="preserve">“. I dnes zámek Bartoňů z </w:t>
      </w:r>
      <w:proofErr w:type="spellStart"/>
      <w:r w:rsidRPr="00A778EA">
        <w:t>Dobenína</w:t>
      </w:r>
      <w:proofErr w:type="spellEnd"/>
      <w:r w:rsidRPr="00A778EA">
        <w:t xml:space="preserve"> stále ozvláštňuje půvab města a odehrává se zde spousta kulturních akcí.</w:t>
      </w:r>
    </w:p>
    <w:p w:rsidR="00FC1CD1" w:rsidRPr="00A778EA" w:rsidRDefault="00FC1CD1" w:rsidP="00A778EA">
      <w:r w:rsidRPr="00A778EA">
        <w:t xml:space="preserve">Brzy po svém založení město roku 1526 vyhořelo. Většina domů na náměstí byla pak postavena podle jednotného plánu za Vojtěcha z Pernštejna v letech 1526-1548. Renesanční ráz historického jádra spolu s opevněním si město zachovalo do dnešních dob. Roku 1623 město koupil Albrecht z Valdštejna, pak bylo v majetku Trčků z Lípy a od roku 1634 </w:t>
      </w:r>
      <w:proofErr w:type="spellStart"/>
      <w:r w:rsidRPr="00A778EA">
        <w:t>Waltera</w:t>
      </w:r>
      <w:proofErr w:type="spellEnd"/>
      <w:r w:rsidRPr="00A778EA">
        <w:t xml:space="preserve"> z </w:t>
      </w:r>
      <w:proofErr w:type="spellStart"/>
      <w:proofErr w:type="gramStart"/>
      <w:r w:rsidRPr="00A778EA">
        <w:t>Leslie</w:t>
      </w:r>
      <w:proofErr w:type="spellEnd"/>
      <w:proofErr w:type="gramEnd"/>
      <w:r w:rsidRPr="00A778EA">
        <w:t xml:space="preserve">. Městské brány byly zbořeny na přelomu 19. a 20. století (1878 severní Krajská brána, 1904 jižní Horská brána). Na severní straně se zachovala věž Zázvorka. </w:t>
      </w:r>
    </w:p>
    <w:p w:rsidR="00806DF4" w:rsidRPr="00A778EA" w:rsidRDefault="00FC1CD1" w:rsidP="00A778EA">
      <w:r w:rsidRPr="00A778EA">
        <w:t>V letech 1953-1954 byla severozápadní strana náměstí přestavěna do uniformní podoby architektem M. </w:t>
      </w:r>
      <w:proofErr w:type="spellStart"/>
      <w:r w:rsidRPr="00A778EA">
        <w:t>Vincíkem</w:t>
      </w:r>
      <w:proofErr w:type="spellEnd"/>
      <w:r w:rsidRPr="00A778EA">
        <w:t xml:space="preserve">. Od 19. století vznikl ve městě textilní průmysl, v 50. a 60. letech 20. století vznikly velké továrny na stavební stroje a na výrobu hodinek. Po roce 1990 se průmysl proměnil a město bylo důkladně obnoveno. </w:t>
      </w:r>
    </w:p>
    <w:p w:rsidR="000E2F01" w:rsidRDefault="000E2F01" w:rsidP="000E2F01">
      <w:pPr>
        <w:spacing w:before="0" w:after="0"/>
        <w:rPr>
          <w:rFonts w:ascii="Comic Sans MS" w:hAnsi="Comic Sans MS"/>
          <w:i/>
          <w:sz w:val="16"/>
          <w:szCs w:val="20"/>
        </w:rPr>
      </w:pPr>
    </w:p>
    <w:p w:rsidR="00FC1CD1" w:rsidRPr="00A778EA" w:rsidRDefault="000E2F01" w:rsidP="000E2F01">
      <w:pPr>
        <w:spacing w:before="1200" w:after="0"/>
      </w:pPr>
      <w:r>
        <w:rPr>
          <w:rFonts w:ascii="Comic Sans MS" w:hAnsi="Comic Sans MS"/>
          <w:i/>
          <w:sz w:val="16"/>
          <w:szCs w:val="20"/>
        </w:rPr>
        <w:t xml:space="preserve">Zdroj textu: 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</w:t>
      </w:r>
      <w:r>
        <w:rPr>
          <w:rStyle w:val="apple-converted-space"/>
          <w:rFonts w:ascii="Comic Sans MS" w:hAnsi="Comic Sans MS" w:cs="Arial"/>
          <w:i/>
          <w:iCs/>
          <w:color w:val="000000"/>
          <w:sz w:val="16"/>
          <w:szCs w:val="20"/>
          <w:shd w:val="clear" w:color="auto" w:fill="FFFFFF"/>
        </w:rPr>
        <w:t> </w:t>
      </w:r>
      <w:r>
        <w:rPr>
          <w:rFonts w:ascii="Comic Sans MS" w:hAnsi="Comic Sans MS" w:cs="Arial"/>
          <w:i/>
          <w:iCs/>
          <w:color w:val="000000"/>
          <w:sz w:val="16"/>
          <w:szCs w:val="20"/>
          <w:shd w:val="clear" w:color="auto" w:fill="FFFFFF"/>
        </w:rPr>
        <w:t>Nové Město nad Metují</w:t>
      </w:r>
      <w:r>
        <w:rPr>
          <w:rStyle w:val="apple-converted-space"/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 </w:t>
      </w: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[online], Wikipedie: Otevřená encyklopedie, c2013, Datum poslední revize 11. 12. 2013, 19:31 UTC, [citováno 22. 01. 2014] &lt;</w:t>
      </w:r>
      <w:hyperlink r:id="rId10" w:history="1">
        <w:r>
          <w:rPr>
            <w:rStyle w:val="Hypertextovodkaz"/>
            <w:rFonts w:ascii="Comic Sans MS" w:hAnsi="Comic Sans MS" w:cs="Arial"/>
            <w:i/>
            <w:color w:val="663366"/>
            <w:sz w:val="16"/>
            <w:szCs w:val="20"/>
            <w:shd w:val="clear" w:color="auto" w:fill="FFFFFF"/>
          </w:rPr>
          <w:t>http://cs.wikipedia.org/w/index.php?title=Nov%C3%A9_M%C4%9Bsto_nad_Metuj%C3%AD&amp;oldid=11011091</w:t>
        </w:r>
      </w:hyperlink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&gt;</w:t>
      </w:r>
      <w:r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</w:p>
    <w:sectPr w:rsidR="00FC1CD1" w:rsidRPr="00A778EA" w:rsidSect="00FC1CD1">
      <w:headerReference w:type="default" r:id="rId11"/>
      <w:footerReference w:type="defaul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B42" w:rsidRDefault="00F84B42" w:rsidP="00CA6778">
      <w:pPr>
        <w:spacing w:before="0" w:after="0"/>
      </w:pPr>
      <w:r>
        <w:separator/>
      </w:r>
    </w:p>
  </w:endnote>
  <w:endnote w:type="continuationSeparator" w:id="0">
    <w:p w:rsidR="00F84B42" w:rsidRDefault="00F84B4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Pr="0015164B" w:rsidRDefault="00FC1CD1" w:rsidP="00FC1CD1">
    <w:pPr>
      <w:jc w:val="center"/>
      <w:rPr>
        <w:rFonts w:cs="Arial"/>
        <w:color w:val="808080" w:themeColor="background1" w:themeShade="8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B42" w:rsidRDefault="00F84B42" w:rsidP="00CA6778">
      <w:pPr>
        <w:spacing w:before="0" w:after="0"/>
      </w:pPr>
      <w:r>
        <w:separator/>
      </w:r>
    </w:p>
  </w:footnote>
  <w:footnote w:type="continuationSeparator" w:id="0">
    <w:p w:rsidR="00F84B42" w:rsidRDefault="00F84B42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Default="00FC1CD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8258D"/>
    <w:rsid w:val="00084AD2"/>
    <w:rsid w:val="000C5871"/>
    <w:rsid w:val="000C6179"/>
    <w:rsid w:val="000D4C97"/>
    <w:rsid w:val="000E2F01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53897"/>
    <w:rsid w:val="003646FF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47F26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86A08"/>
    <w:rsid w:val="00796B9C"/>
    <w:rsid w:val="007C6313"/>
    <w:rsid w:val="007C6C18"/>
    <w:rsid w:val="007D337C"/>
    <w:rsid w:val="007D522D"/>
    <w:rsid w:val="007F65AB"/>
    <w:rsid w:val="007F69DF"/>
    <w:rsid w:val="00806DF4"/>
    <w:rsid w:val="00810F07"/>
    <w:rsid w:val="00812152"/>
    <w:rsid w:val="008153F3"/>
    <w:rsid w:val="00831F73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75BF1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778EA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61EE0"/>
    <w:rsid w:val="00C82414"/>
    <w:rsid w:val="00CA2D50"/>
    <w:rsid w:val="00CA6778"/>
    <w:rsid w:val="00CA68AF"/>
    <w:rsid w:val="00CC0FF6"/>
    <w:rsid w:val="00CC7126"/>
    <w:rsid w:val="00CD1F44"/>
    <w:rsid w:val="00CD7490"/>
    <w:rsid w:val="00D0404C"/>
    <w:rsid w:val="00D07817"/>
    <w:rsid w:val="00D22892"/>
    <w:rsid w:val="00D22FE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6224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84B4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cs.wikipedia.org/w/index.php?title=Nov%C3%A9_M%C4%9Bsto_nad_Metuj%C3%AD&amp;oldid=1101109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BEA3F718-7F06-4DF3-A4CE-4DEC4CAC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</TotalTime>
  <Pages>1</Pages>
  <Words>298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7</cp:revision>
  <cp:lastPrinted>2014-01-24T16:06:00Z</cp:lastPrinted>
  <dcterms:created xsi:type="dcterms:W3CDTF">2014-01-23T21:04:00Z</dcterms:created>
  <dcterms:modified xsi:type="dcterms:W3CDTF">2014-01-24T16:06:00Z</dcterms:modified>
</cp:coreProperties>
</file>