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BF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Elektrický proud</w:t>
      </w:r>
    </w:p>
    <w:p w:rsidR="00704316" w:rsidRDefault="00704316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835F5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r>
        <w:rPr>
          <w:noProof/>
          <w:lang w:eastAsia="cs-CZ"/>
        </w:rPr>
        <w:lastRenderedPageBreak/>
        <w:drawing>
          <wp:inline distT="0" distB="0" distL="0" distR="0">
            <wp:extent cx="5972810" cy="1136650"/>
            <wp:effectExtent l="0" t="0" r="889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F7C5A" w:rsidRDefault="00EE186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2797175"/>
            <wp:effectExtent l="0" t="0" r="8890" b="317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4D1B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3441065"/>
            <wp:effectExtent l="0" t="0" r="8890" b="698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4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A0A" w:rsidRDefault="004D1BAC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2774315"/>
            <wp:effectExtent l="0" t="0" r="8890" b="698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7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FF4" w:rsidRDefault="00692FF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1197610"/>
            <wp:effectExtent l="0" t="0" r="8890" b="254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692FF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1357630"/>
            <wp:effectExtent l="0" t="0" r="889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692FF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514350"/>
            <wp:effectExtent l="0" t="0" r="8890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316" w:rsidRDefault="00692FF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1007745"/>
            <wp:effectExtent l="0" t="0" r="8890" b="1905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31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6D3" w:rsidRDefault="002216D3" w:rsidP="00CA6778">
      <w:pPr>
        <w:spacing w:before="0" w:after="0"/>
      </w:pPr>
      <w:r>
        <w:separator/>
      </w:r>
    </w:p>
  </w:endnote>
  <w:endnote w:type="continuationSeparator" w:id="0">
    <w:p w:rsidR="002216D3" w:rsidRDefault="002216D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>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6D3" w:rsidRDefault="002216D3" w:rsidP="00CA6778">
      <w:pPr>
        <w:spacing w:before="0" w:after="0"/>
      </w:pPr>
      <w:r>
        <w:separator/>
      </w:r>
    </w:p>
  </w:footnote>
  <w:footnote w:type="continuationSeparator" w:id="0">
    <w:p w:rsidR="002216D3" w:rsidRDefault="002216D3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61E0D"/>
    <w:rsid w:val="00084AD2"/>
    <w:rsid w:val="000F2237"/>
    <w:rsid w:val="00115192"/>
    <w:rsid w:val="0015164B"/>
    <w:rsid w:val="0017080B"/>
    <w:rsid w:val="001709A2"/>
    <w:rsid w:val="001771EE"/>
    <w:rsid w:val="001C12F1"/>
    <w:rsid w:val="001F5DCD"/>
    <w:rsid w:val="00200F48"/>
    <w:rsid w:val="00214161"/>
    <w:rsid w:val="002216D3"/>
    <w:rsid w:val="00235DCF"/>
    <w:rsid w:val="00247D1D"/>
    <w:rsid w:val="00252D2D"/>
    <w:rsid w:val="00281EB3"/>
    <w:rsid w:val="002B5BBC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4D1BAC"/>
    <w:rsid w:val="00520529"/>
    <w:rsid w:val="005D4579"/>
    <w:rsid w:val="005E4D20"/>
    <w:rsid w:val="006347FB"/>
    <w:rsid w:val="006515B1"/>
    <w:rsid w:val="006516F6"/>
    <w:rsid w:val="00666590"/>
    <w:rsid w:val="00684206"/>
    <w:rsid w:val="00692FF4"/>
    <w:rsid w:val="006A1EC7"/>
    <w:rsid w:val="006C1058"/>
    <w:rsid w:val="006C30FA"/>
    <w:rsid w:val="006D79ED"/>
    <w:rsid w:val="006F7CD7"/>
    <w:rsid w:val="007041EE"/>
    <w:rsid w:val="00704316"/>
    <w:rsid w:val="00714318"/>
    <w:rsid w:val="00716E23"/>
    <w:rsid w:val="0072333D"/>
    <w:rsid w:val="007269D6"/>
    <w:rsid w:val="00792A71"/>
    <w:rsid w:val="0079727F"/>
    <w:rsid w:val="007B2292"/>
    <w:rsid w:val="00835F51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A5B20"/>
    <w:rsid w:val="009C77DA"/>
    <w:rsid w:val="009D0617"/>
    <w:rsid w:val="009D38BE"/>
    <w:rsid w:val="009E0F4B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D65E18"/>
    <w:rsid w:val="00D879C2"/>
    <w:rsid w:val="00DA5BFB"/>
    <w:rsid w:val="00DF66BF"/>
    <w:rsid w:val="00E0553F"/>
    <w:rsid w:val="00E069E7"/>
    <w:rsid w:val="00E11CFC"/>
    <w:rsid w:val="00E2076F"/>
    <w:rsid w:val="00E2149E"/>
    <w:rsid w:val="00E46BB3"/>
    <w:rsid w:val="00E81B49"/>
    <w:rsid w:val="00EE1869"/>
    <w:rsid w:val="00F23263"/>
    <w:rsid w:val="00F4503D"/>
    <w:rsid w:val="00F54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3</cp:revision>
  <dcterms:created xsi:type="dcterms:W3CDTF">2014-04-13T19:57:00Z</dcterms:created>
  <dcterms:modified xsi:type="dcterms:W3CDTF">2014-04-13T20:01:00Z</dcterms:modified>
</cp:coreProperties>
</file>