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2BF033B2" wp14:editId="38FBF5E7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BF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Elektrický proud</w:t>
      </w:r>
    </w:p>
    <w:p w:rsidR="00704316" w:rsidRDefault="00704316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9E0F4B" w:rsidRDefault="005D4579" w:rsidP="00CA175C">
      <w:pPr>
        <w:spacing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C23E53" w:rsidRDefault="00704316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3C1CA1A6" wp14:editId="1FB9825D">
            <wp:extent cx="5972810" cy="1102360"/>
            <wp:effectExtent l="0" t="0" r="8890" b="254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0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C5A" w:rsidRDefault="00704316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0B891ED9" wp14:editId="0E8980DB">
            <wp:extent cx="5972810" cy="2800985"/>
            <wp:effectExtent l="0" t="0" r="889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80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C5A" w:rsidRDefault="00704316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74CF7869" wp14:editId="0CFF335B">
            <wp:extent cx="5972810" cy="3451860"/>
            <wp:effectExtent l="0" t="0" r="889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451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A0A" w:rsidRDefault="00704316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0DB27385" wp14:editId="3ECC14F5">
            <wp:extent cx="5972810" cy="2743835"/>
            <wp:effectExtent l="0" t="0" r="889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743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1F8E" w:rsidRDefault="00DD1F8E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3F2EF746" wp14:editId="285B8B8E">
            <wp:extent cx="5972810" cy="1228090"/>
            <wp:effectExtent l="0" t="0" r="889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2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C5A" w:rsidRDefault="00704316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897F8C8" wp14:editId="69C6828D">
            <wp:extent cx="5972810" cy="1303655"/>
            <wp:effectExtent l="0" t="0" r="889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03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4316" w:rsidRDefault="00704316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7536A95F" wp14:editId="11EC3C39">
            <wp:extent cx="5972810" cy="516890"/>
            <wp:effectExtent l="0" t="0" r="889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16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EE7" w:rsidRPr="008F1323" w:rsidRDefault="00704316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0775EC46" wp14:editId="189E6BF9">
            <wp:extent cx="5972810" cy="1015365"/>
            <wp:effectExtent l="0" t="0" r="889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15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A7EE7" w:rsidRPr="008F1323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331" w:rsidRDefault="00961331" w:rsidP="00CA6778">
      <w:pPr>
        <w:spacing w:before="0" w:after="0"/>
      </w:pPr>
      <w:r>
        <w:separator/>
      </w:r>
    </w:p>
  </w:endnote>
  <w:endnote w:type="continuationSeparator" w:id="0">
    <w:p w:rsidR="00961331" w:rsidRDefault="0096133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 xml:space="preserve">nak, je Mgr. </w:t>
    </w:r>
    <w:r w:rsidR="003A7EE7">
      <w:rPr>
        <w:color w:val="808080" w:themeColor="background1" w:themeShade="80"/>
      </w:rPr>
      <w:t xml:space="preserve">Josef </w:t>
    </w:r>
    <w:proofErr w:type="spellStart"/>
    <w:r w:rsidR="003A7EE7">
      <w:rPr>
        <w:color w:val="808080" w:themeColor="background1" w:themeShade="80"/>
      </w:rPr>
      <w:t>Hylský</w:t>
    </w:r>
    <w:proofErr w:type="spellEnd"/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331" w:rsidRDefault="00961331" w:rsidP="00CA6778">
      <w:pPr>
        <w:spacing w:before="0" w:after="0"/>
      </w:pPr>
      <w:r>
        <w:separator/>
      </w:r>
    </w:p>
  </w:footnote>
  <w:footnote w:type="continuationSeparator" w:id="0">
    <w:p w:rsidR="00961331" w:rsidRDefault="00961331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61E0D"/>
    <w:rsid w:val="00084AD2"/>
    <w:rsid w:val="000F2237"/>
    <w:rsid w:val="0015164B"/>
    <w:rsid w:val="0017080B"/>
    <w:rsid w:val="001709A2"/>
    <w:rsid w:val="001771EE"/>
    <w:rsid w:val="001C12F1"/>
    <w:rsid w:val="001F5DCD"/>
    <w:rsid w:val="00200F48"/>
    <w:rsid w:val="00214161"/>
    <w:rsid w:val="00235DCF"/>
    <w:rsid w:val="00247D1D"/>
    <w:rsid w:val="00252D2D"/>
    <w:rsid w:val="00281EB3"/>
    <w:rsid w:val="002C0DF3"/>
    <w:rsid w:val="00312AA9"/>
    <w:rsid w:val="003442FB"/>
    <w:rsid w:val="00351688"/>
    <w:rsid w:val="00375125"/>
    <w:rsid w:val="003A7EE7"/>
    <w:rsid w:val="003C040B"/>
    <w:rsid w:val="003C6931"/>
    <w:rsid w:val="003C7482"/>
    <w:rsid w:val="003D1D48"/>
    <w:rsid w:val="00406912"/>
    <w:rsid w:val="00436B35"/>
    <w:rsid w:val="00441154"/>
    <w:rsid w:val="004513CC"/>
    <w:rsid w:val="00485CD9"/>
    <w:rsid w:val="004B0AD8"/>
    <w:rsid w:val="00520529"/>
    <w:rsid w:val="005D4579"/>
    <w:rsid w:val="005E4D20"/>
    <w:rsid w:val="006347FB"/>
    <w:rsid w:val="006515B1"/>
    <w:rsid w:val="006516F6"/>
    <w:rsid w:val="00666590"/>
    <w:rsid w:val="00684206"/>
    <w:rsid w:val="006A1EC7"/>
    <w:rsid w:val="006C1058"/>
    <w:rsid w:val="006C30FA"/>
    <w:rsid w:val="006F7CD7"/>
    <w:rsid w:val="007041EE"/>
    <w:rsid w:val="00704316"/>
    <w:rsid w:val="00716E23"/>
    <w:rsid w:val="0072333D"/>
    <w:rsid w:val="007269D6"/>
    <w:rsid w:val="00792A71"/>
    <w:rsid w:val="007B2292"/>
    <w:rsid w:val="008A0158"/>
    <w:rsid w:val="008F1323"/>
    <w:rsid w:val="008F6936"/>
    <w:rsid w:val="00931A79"/>
    <w:rsid w:val="00943ADF"/>
    <w:rsid w:val="00947A96"/>
    <w:rsid w:val="00947E9C"/>
    <w:rsid w:val="00961331"/>
    <w:rsid w:val="0096432E"/>
    <w:rsid w:val="009A1192"/>
    <w:rsid w:val="009A5B20"/>
    <w:rsid w:val="009C77DA"/>
    <w:rsid w:val="009D0617"/>
    <w:rsid w:val="009D38BE"/>
    <w:rsid w:val="009E0F4B"/>
    <w:rsid w:val="00A00703"/>
    <w:rsid w:val="00A63D73"/>
    <w:rsid w:val="00AD3106"/>
    <w:rsid w:val="00AD6A0A"/>
    <w:rsid w:val="00AF1EF4"/>
    <w:rsid w:val="00B3026D"/>
    <w:rsid w:val="00B57040"/>
    <w:rsid w:val="00B679B7"/>
    <w:rsid w:val="00B8408B"/>
    <w:rsid w:val="00BB2520"/>
    <w:rsid w:val="00BD446E"/>
    <w:rsid w:val="00BF7C5A"/>
    <w:rsid w:val="00C065D4"/>
    <w:rsid w:val="00C23E53"/>
    <w:rsid w:val="00CA175C"/>
    <w:rsid w:val="00CA6778"/>
    <w:rsid w:val="00CA68AF"/>
    <w:rsid w:val="00D65E18"/>
    <w:rsid w:val="00D879C2"/>
    <w:rsid w:val="00DA5BFB"/>
    <w:rsid w:val="00DD1F8E"/>
    <w:rsid w:val="00DF66BF"/>
    <w:rsid w:val="00E0553F"/>
    <w:rsid w:val="00E069E7"/>
    <w:rsid w:val="00E11CFC"/>
    <w:rsid w:val="00E2149E"/>
    <w:rsid w:val="00E81B49"/>
    <w:rsid w:val="00F23263"/>
    <w:rsid w:val="00F4503D"/>
    <w:rsid w:val="00F5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9</TotalTime>
  <Pages>3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Joe mcHill</cp:lastModifiedBy>
  <cp:revision>4</cp:revision>
  <dcterms:created xsi:type="dcterms:W3CDTF">2014-04-11T19:23:00Z</dcterms:created>
  <dcterms:modified xsi:type="dcterms:W3CDTF">2014-04-11T19:40:00Z</dcterms:modified>
</cp:coreProperties>
</file>