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4A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Mechanické kmitání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2054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2A6958A8" wp14:editId="1DB98993">
            <wp:extent cx="5972810" cy="93726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AC" w:rsidRDefault="002054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A78B7F6" wp14:editId="70FBE9B3">
            <wp:extent cx="5972810" cy="521970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AC" w:rsidRDefault="002054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DC4590B" wp14:editId="7665CC40">
            <wp:extent cx="5972810" cy="1344930"/>
            <wp:effectExtent l="0" t="0" r="8890" b="762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4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AC" w:rsidRDefault="002054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34D65C4" wp14:editId="061AD302">
            <wp:extent cx="5972810" cy="2434590"/>
            <wp:effectExtent l="0" t="0" r="8890" b="381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43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AC" w:rsidRDefault="002054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57BBB0A1" wp14:editId="0844C6FE">
            <wp:extent cx="5972810" cy="4203065"/>
            <wp:effectExtent l="0" t="0" r="8890" b="698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20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 wp14:anchorId="3E78B85A" wp14:editId="76F290C2">
            <wp:extent cx="5972810" cy="2312035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31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AC" w:rsidRDefault="00C42F4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5A8ADF3" wp14:editId="695D3CCA">
            <wp:extent cx="5972810" cy="2774315"/>
            <wp:effectExtent l="0" t="0" r="8890" b="6985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77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054AC" w:rsidRDefault="002054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3621C32" wp14:editId="53EC962B">
            <wp:extent cx="5972810" cy="52324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AC" w:rsidRDefault="002054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CADDEF1" wp14:editId="413D4BA8">
            <wp:extent cx="5972810" cy="1310640"/>
            <wp:effectExtent l="0" t="0" r="8890" b="381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AC" w:rsidRDefault="002054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A5C6AE0" wp14:editId="55B78663">
            <wp:extent cx="5972810" cy="530860"/>
            <wp:effectExtent l="0" t="0" r="8890" b="254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AC" w:rsidRDefault="002054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8E511FD" wp14:editId="4A9BDA9F">
            <wp:extent cx="5972810" cy="1014095"/>
            <wp:effectExtent l="0" t="0" r="889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4AC" w:rsidRDefault="002054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B6D811D" wp14:editId="0985C401">
            <wp:extent cx="5972810" cy="961390"/>
            <wp:effectExtent l="0" t="0" r="889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6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54AC" w:rsidSect="00084AD2">
      <w:footerReference w:type="default" r:id="rId2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68B" w:rsidRDefault="00F1368B" w:rsidP="00CA6778">
      <w:pPr>
        <w:spacing w:before="0" w:after="0"/>
      </w:pPr>
      <w:r>
        <w:separator/>
      </w:r>
    </w:p>
  </w:endnote>
  <w:endnote w:type="continuationSeparator" w:id="0">
    <w:p w:rsidR="00F1368B" w:rsidRDefault="00F1368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 xml:space="preserve">Josef </w:t>
    </w:r>
    <w:proofErr w:type="spellStart"/>
    <w:r w:rsidR="003A7EE7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68B" w:rsidRDefault="00F1368B" w:rsidP="00CA6778">
      <w:pPr>
        <w:spacing w:before="0" w:after="0"/>
      </w:pPr>
      <w:r>
        <w:separator/>
      </w:r>
    </w:p>
  </w:footnote>
  <w:footnote w:type="continuationSeparator" w:id="0">
    <w:p w:rsidR="00F1368B" w:rsidRDefault="00F1368B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054AC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A7EE7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1D8C"/>
    <w:rsid w:val="00792A71"/>
    <w:rsid w:val="0079766E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A1BC9"/>
    <w:rsid w:val="009C77DA"/>
    <w:rsid w:val="009D0617"/>
    <w:rsid w:val="009D38BE"/>
    <w:rsid w:val="009E0F4B"/>
    <w:rsid w:val="00A63D73"/>
    <w:rsid w:val="00A64207"/>
    <w:rsid w:val="00AD3106"/>
    <w:rsid w:val="00B3026D"/>
    <w:rsid w:val="00B57040"/>
    <w:rsid w:val="00B679B7"/>
    <w:rsid w:val="00B8408B"/>
    <w:rsid w:val="00BB2520"/>
    <w:rsid w:val="00BC4E15"/>
    <w:rsid w:val="00BD446E"/>
    <w:rsid w:val="00C065D4"/>
    <w:rsid w:val="00C23E53"/>
    <w:rsid w:val="00C42F44"/>
    <w:rsid w:val="00CA175C"/>
    <w:rsid w:val="00CA6778"/>
    <w:rsid w:val="00CA68AF"/>
    <w:rsid w:val="00D65E18"/>
    <w:rsid w:val="00D879C2"/>
    <w:rsid w:val="00DF66BF"/>
    <w:rsid w:val="00E0553F"/>
    <w:rsid w:val="00E069E7"/>
    <w:rsid w:val="00E11CFC"/>
    <w:rsid w:val="00E2149E"/>
    <w:rsid w:val="00E81B49"/>
    <w:rsid w:val="00F1368B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4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3</cp:revision>
  <dcterms:created xsi:type="dcterms:W3CDTF">2014-03-08T22:38:00Z</dcterms:created>
  <dcterms:modified xsi:type="dcterms:W3CDTF">2014-03-08T22:41:00Z</dcterms:modified>
</cp:coreProperties>
</file>