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2BF033B2" wp14:editId="38FBF5E7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7C5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Mechanické kmitání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674AE855" wp14:editId="0651020E">
            <wp:extent cx="5972810" cy="965200"/>
            <wp:effectExtent l="0" t="0" r="889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0C49819" wp14:editId="6D7EBE6E">
            <wp:extent cx="5972810" cy="551815"/>
            <wp:effectExtent l="0" t="0" r="8890" b="63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4F5984E" wp14:editId="27E471F7">
            <wp:extent cx="5972810" cy="136080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6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269A3D06" wp14:editId="05D263C2">
            <wp:extent cx="5972810" cy="2471420"/>
            <wp:effectExtent l="0" t="0" r="8890" b="508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47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CDF0578" wp14:editId="03FB8CC4">
            <wp:extent cx="5972810" cy="4179570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17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 wp14:anchorId="7DBC90F1" wp14:editId="6173FA58">
            <wp:extent cx="5972810" cy="229108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9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CA30AEC" wp14:editId="233C9A4E">
            <wp:extent cx="5972810" cy="276669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76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997DE63" wp14:editId="6B531466">
            <wp:extent cx="5972810" cy="491490"/>
            <wp:effectExtent l="0" t="0" r="8890" b="381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9ED3F96" wp14:editId="3FBE0C73">
            <wp:extent cx="5972810" cy="1301115"/>
            <wp:effectExtent l="0" t="0" r="889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F62C7A1" wp14:editId="665BA77C">
            <wp:extent cx="5972810" cy="534035"/>
            <wp:effectExtent l="0" t="0" r="889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C5A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964DEC8" wp14:editId="078BBCED">
            <wp:extent cx="5972810" cy="1002030"/>
            <wp:effectExtent l="0" t="0" r="8890" b="762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02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EE7" w:rsidRPr="008F1323" w:rsidRDefault="00BF7C5A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8534A06" wp14:editId="69B490CC">
            <wp:extent cx="5972810" cy="985520"/>
            <wp:effectExtent l="0" t="0" r="8890" b="508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EE7" w:rsidRPr="008F1323" w:rsidSect="00084AD2">
      <w:footerReference w:type="default" r:id="rId2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B20" w:rsidRDefault="009A5B20" w:rsidP="00CA6778">
      <w:pPr>
        <w:spacing w:before="0" w:after="0"/>
      </w:pPr>
      <w:r>
        <w:separator/>
      </w:r>
    </w:p>
  </w:endnote>
  <w:endnote w:type="continuationSeparator" w:id="0">
    <w:p w:rsidR="009A5B20" w:rsidRDefault="009A5B2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 xml:space="preserve">nak, je Mgr. </w:t>
    </w:r>
    <w:r w:rsidR="003A7EE7">
      <w:rPr>
        <w:color w:val="808080" w:themeColor="background1" w:themeShade="80"/>
      </w:rPr>
      <w:t xml:space="preserve">Josef </w:t>
    </w:r>
    <w:proofErr w:type="spellStart"/>
    <w:r w:rsidR="003A7EE7"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B20" w:rsidRDefault="009A5B20" w:rsidP="00CA6778">
      <w:pPr>
        <w:spacing w:before="0" w:after="0"/>
      </w:pPr>
      <w:r>
        <w:separator/>
      </w:r>
    </w:p>
  </w:footnote>
  <w:footnote w:type="continuationSeparator" w:id="0">
    <w:p w:rsidR="009A5B20" w:rsidRDefault="009A5B20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61E0D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A7EE7"/>
    <w:rsid w:val="003C040B"/>
    <w:rsid w:val="003C6931"/>
    <w:rsid w:val="003C7482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A5B20"/>
    <w:rsid w:val="009C77DA"/>
    <w:rsid w:val="009D0617"/>
    <w:rsid w:val="009D38BE"/>
    <w:rsid w:val="009E0F4B"/>
    <w:rsid w:val="00A63D73"/>
    <w:rsid w:val="00AD3106"/>
    <w:rsid w:val="00B3026D"/>
    <w:rsid w:val="00B57040"/>
    <w:rsid w:val="00B679B7"/>
    <w:rsid w:val="00B8408B"/>
    <w:rsid w:val="00BB2520"/>
    <w:rsid w:val="00BD446E"/>
    <w:rsid w:val="00BF7C5A"/>
    <w:rsid w:val="00C065D4"/>
    <w:rsid w:val="00C23E53"/>
    <w:rsid w:val="00CA175C"/>
    <w:rsid w:val="00CA6778"/>
    <w:rsid w:val="00CA68AF"/>
    <w:rsid w:val="00D65E18"/>
    <w:rsid w:val="00D879C2"/>
    <w:rsid w:val="00DF66BF"/>
    <w:rsid w:val="00E0553F"/>
    <w:rsid w:val="00E069E7"/>
    <w:rsid w:val="00E11CFC"/>
    <w:rsid w:val="00E2149E"/>
    <w:rsid w:val="00E81B49"/>
    <w:rsid w:val="00F23263"/>
    <w:rsid w:val="00F4503D"/>
    <w:rsid w:val="00F5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</TotalTime>
  <Pages>4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Joe mcHill</cp:lastModifiedBy>
  <cp:revision>3</cp:revision>
  <dcterms:created xsi:type="dcterms:W3CDTF">2014-02-19T14:58:00Z</dcterms:created>
  <dcterms:modified xsi:type="dcterms:W3CDTF">2014-03-08T22:27:00Z</dcterms:modified>
</cp:coreProperties>
</file>