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D3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Mechanické vlnění – cvičný test</w:t>
      </w:r>
    </w:p>
    <w:p w:rsidR="00690396" w:rsidRPr="00775D0D" w:rsidRDefault="005D4579" w:rsidP="00775D0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543EB" w:rsidRDefault="00AC1D3C" w:rsidP="00AC1D3C">
      <w:pPr>
        <w:pStyle w:val="Odstavecseseznamem"/>
        <w:numPr>
          <w:ilvl w:val="0"/>
          <w:numId w:val="16"/>
        </w:numPr>
        <w:spacing w:line="360" w:lineRule="auto"/>
        <w:ind w:left="709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lastRenderedPageBreak/>
        <w:t>Po vhození kamene na hladinu rybníka vznikla kulová vlna. O jaký druh vlnění jde?</w:t>
      </w:r>
    </w:p>
    <w:p w:rsidR="00AC1D3C" w:rsidRDefault="00AC1D3C" w:rsidP="00AC1D3C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Příčné, postupné</w:t>
      </w:r>
    </w:p>
    <w:p w:rsidR="00AC1D3C" w:rsidRDefault="00AC1D3C" w:rsidP="00AC1D3C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Příčné, stojaté</w:t>
      </w:r>
    </w:p>
    <w:p w:rsidR="00AC1D3C" w:rsidRDefault="00AC1D3C" w:rsidP="00AC1D3C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Podélné, postupné</w:t>
      </w:r>
    </w:p>
    <w:p w:rsidR="00AC1D3C" w:rsidRDefault="0020211A" w:rsidP="00AC1D3C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 následujícího obrázku vlny určete její vlnovou délku a amplitudu</w:t>
      </w:r>
      <w:r w:rsidR="00C60516">
        <w:rPr>
          <w:rFonts w:asciiTheme="majorHAnsi" w:eastAsiaTheme="minorEastAsia" w:hAnsiTheme="majorHAnsi"/>
        </w:rPr>
        <w:t xml:space="preserve"> (hodnoty v grafu jsou zadány v metrech)</w:t>
      </w:r>
      <w:r>
        <w:rPr>
          <w:rFonts w:asciiTheme="majorHAnsi" w:eastAsiaTheme="minorEastAsia" w:hAnsiTheme="majorHAnsi"/>
        </w:rPr>
        <w:t>.</w:t>
      </w:r>
    </w:p>
    <w:p w:rsidR="0020211A" w:rsidRDefault="0020211A" w:rsidP="0020211A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inline distT="0" distB="0" distL="0" distR="0" wp14:anchorId="215341C2" wp14:editId="0A45D7E4">
            <wp:extent cx="4705350" cy="1350675"/>
            <wp:effectExtent l="19050" t="19050" r="0" b="190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850" cy="135081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0211A" w:rsidRDefault="00C578FA" w:rsidP="0020211A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 xml:space="preserve">=0,4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  <m:r>
          <w:rPr>
            <w:rFonts w:ascii="Cambria Math" w:eastAsiaTheme="minorEastAsia" w:hAnsi="Cambria Math"/>
          </w:rPr>
          <m:t xml:space="preserve">, λ=2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</m:oMath>
    </w:p>
    <w:p w:rsidR="00F22E91" w:rsidRDefault="00C578FA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 xml:space="preserve">=0,2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  <m:r>
          <w:rPr>
            <w:rFonts w:ascii="Cambria Math" w:eastAsiaTheme="minorEastAsia" w:hAnsi="Cambria Math"/>
          </w:rPr>
          <m:t xml:space="preserve">, λ=2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</m:oMath>
    </w:p>
    <w:p w:rsidR="00F22E91" w:rsidRDefault="00C578FA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 xml:space="preserve">=0,2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  <m:r>
          <w:rPr>
            <w:rFonts w:ascii="Cambria Math" w:eastAsiaTheme="minorEastAsia" w:hAnsi="Cambria Math"/>
          </w:rPr>
          <m:t xml:space="preserve">, λ=1 </m:t>
        </m:r>
        <m:r>
          <m:rPr>
            <m:sty m:val="p"/>
          </m:rPr>
          <w:rPr>
            <w:rFonts w:ascii="Cambria Math" w:eastAsiaTheme="minorEastAsia" w:hAnsi="Cambria Math"/>
          </w:rPr>
          <m:t>m</m:t>
        </m:r>
      </m:oMath>
    </w:p>
    <w:p w:rsidR="00F22E91" w:rsidRDefault="00F22E91" w:rsidP="00F22E91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Určete periodu vlnění, které se šíří podle rovnice </w:t>
      </w:r>
      <m:oMath>
        <m:r>
          <w:rPr>
            <w:rFonts w:ascii="Cambria Math" w:eastAsiaTheme="minorEastAsia" w:hAnsi="Cambria Math"/>
          </w:rPr>
          <m:t>y=0,1∙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t-πx</m:t>
                </m:r>
              </m:e>
            </m:d>
          </m:e>
        </m:func>
      </m:oMath>
      <w:r>
        <w:rPr>
          <w:rFonts w:asciiTheme="majorHAnsi" w:eastAsiaTheme="minorEastAsia" w:hAnsiTheme="majorHAnsi"/>
        </w:rPr>
        <w:t>.</w:t>
      </w:r>
    </w:p>
    <w:p w:rsidR="00F22E91" w:rsidRDefault="00F22E91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>T=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s</m:t>
        </m:r>
      </m:oMath>
    </w:p>
    <w:p w:rsidR="00F22E91" w:rsidRDefault="00F22E91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T=4 </m:t>
        </m:r>
        <m:r>
          <m:rPr>
            <m:sty m:val="p"/>
          </m:rPr>
          <w:rPr>
            <w:rFonts w:ascii="Cambria Math" w:eastAsiaTheme="minorEastAsia" w:hAnsi="Cambria Math"/>
          </w:rPr>
          <m:t>s</m:t>
        </m:r>
      </m:oMath>
    </w:p>
    <w:p w:rsidR="00F22E91" w:rsidRDefault="00F22E91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T=0,5 </m:t>
        </m:r>
        <m:r>
          <m:rPr>
            <m:sty m:val="p"/>
          </m:rPr>
          <w:rPr>
            <w:rFonts w:ascii="Cambria Math" w:eastAsiaTheme="minorEastAsia" w:hAnsi="Cambria Math"/>
          </w:rPr>
          <m:t>s</m:t>
        </m:r>
      </m:oMath>
    </w:p>
    <w:p w:rsidR="00706B42" w:rsidRDefault="00706B42" w:rsidP="00706B42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 w:rsidRPr="00706B42">
        <w:rPr>
          <w:rFonts w:asciiTheme="majorHAnsi" w:eastAsiaTheme="minorEastAsia" w:hAnsiTheme="majorHAnsi"/>
        </w:rPr>
        <w:t xml:space="preserve">Určete rychlost vlnění, které má vlnovou délku </w:t>
      </w:r>
      <w:r>
        <w:rPr>
          <w:rFonts w:asciiTheme="majorHAnsi" w:eastAsiaTheme="minorEastAsia" w:hAnsiTheme="majorHAnsi"/>
        </w:rPr>
        <w:t>6</w:t>
      </w:r>
      <w:r w:rsidRPr="00706B42">
        <w:rPr>
          <w:rFonts w:asciiTheme="majorHAnsi" w:eastAsiaTheme="minorEastAsia" w:hAnsiTheme="majorHAnsi"/>
        </w:rPr>
        <w:t xml:space="preserve">0 cm a je buzeno kmitáním o frekvenci </w:t>
      </w:r>
      <w:r>
        <w:rPr>
          <w:rFonts w:asciiTheme="majorHAnsi" w:eastAsiaTheme="minorEastAsia" w:hAnsiTheme="majorHAnsi"/>
        </w:rPr>
        <w:t>3</w:t>
      </w:r>
      <w:r w:rsidRPr="00706B42">
        <w:rPr>
          <w:rFonts w:asciiTheme="majorHAnsi" w:eastAsiaTheme="minorEastAsia" w:hAnsiTheme="majorHAnsi"/>
        </w:rPr>
        <w:t xml:space="preserve"> Hz.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180 m/s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0,2 m/s</w:t>
      </w:r>
    </w:p>
    <w:p w:rsidR="00706B42" w:rsidRP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1,8 m/s</w:t>
      </w:r>
    </w:p>
    <w:p w:rsidR="00706B42" w:rsidRDefault="00706B42" w:rsidP="00706B42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 w:rsidRPr="00706B42">
        <w:rPr>
          <w:rFonts w:asciiTheme="majorHAnsi" w:eastAsiaTheme="minorEastAsia" w:hAnsiTheme="majorHAnsi"/>
        </w:rPr>
        <w:t>Určete hloubku</w:t>
      </w:r>
      <w:r>
        <w:rPr>
          <w:rFonts w:asciiTheme="majorHAnsi" w:eastAsiaTheme="minorEastAsia" w:hAnsiTheme="majorHAnsi"/>
        </w:rPr>
        <w:t xml:space="preserve"> moře</w:t>
      </w:r>
      <w:r w:rsidRPr="00706B42">
        <w:rPr>
          <w:rFonts w:asciiTheme="majorHAnsi" w:eastAsiaTheme="minorEastAsia" w:hAnsiTheme="majorHAnsi"/>
        </w:rPr>
        <w:t>, jestliže</w:t>
      </w:r>
      <w:r>
        <w:rPr>
          <w:rFonts w:asciiTheme="majorHAnsi" w:eastAsiaTheme="minorEastAsia" w:hAnsiTheme="majorHAnsi"/>
        </w:rPr>
        <w:t xml:space="preserve"> se</w:t>
      </w:r>
      <w:r w:rsidRPr="00706B42">
        <w:rPr>
          <w:rFonts w:asciiTheme="majorHAnsi" w:eastAsiaTheme="minorEastAsia" w:hAnsiTheme="majorHAnsi"/>
        </w:rPr>
        <w:t xml:space="preserve"> </w:t>
      </w:r>
      <w:r>
        <w:rPr>
          <w:rFonts w:asciiTheme="majorHAnsi" w:eastAsiaTheme="minorEastAsia" w:hAnsiTheme="majorHAnsi"/>
        </w:rPr>
        <w:t>odražený ultrazvukový signál sonaru vrátí na loď za 1,4</w:t>
      </w:r>
      <w:r w:rsidRPr="00706B42">
        <w:rPr>
          <w:rFonts w:asciiTheme="majorHAnsi" w:eastAsiaTheme="minorEastAsia" w:hAnsiTheme="majorHAnsi"/>
        </w:rPr>
        <w:t xml:space="preserve"> s, </w:t>
      </w:r>
      <w:r>
        <w:rPr>
          <w:rFonts w:asciiTheme="majorHAnsi" w:eastAsiaTheme="minorEastAsia" w:hAnsiTheme="majorHAnsi"/>
        </w:rPr>
        <w:t xml:space="preserve">rychlost šíření </w:t>
      </w:r>
      <w:r w:rsidRPr="00706B42">
        <w:rPr>
          <w:rFonts w:asciiTheme="majorHAnsi" w:eastAsiaTheme="minorEastAsia" w:hAnsiTheme="majorHAnsi"/>
        </w:rPr>
        <w:t xml:space="preserve">zvuku ve vodě </w:t>
      </w:r>
      <w:r>
        <w:rPr>
          <w:rFonts w:asciiTheme="majorHAnsi" w:eastAsiaTheme="minorEastAsia" w:hAnsiTheme="majorHAnsi"/>
        </w:rPr>
        <w:t xml:space="preserve">je přibližně </w:t>
      </w:r>
      <w:r w:rsidRPr="00706B42">
        <w:rPr>
          <w:rFonts w:asciiTheme="majorHAnsi" w:eastAsiaTheme="minorEastAsia" w:hAnsiTheme="majorHAnsi"/>
        </w:rPr>
        <w:t>1450 m/s.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1 015 m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2 030 m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4 060 m</w:t>
      </w:r>
    </w:p>
    <w:p w:rsidR="00F22E91" w:rsidRDefault="00706B42" w:rsidP="00F22E91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 jakém případě vzniká destruktivní interference: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Pokud se dvě vlny sejdou ve fázi.</w:t>
      </w:r>
    </w:p>
    <w:p w:rsidR="00706B42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Pokud se dvě vlny sejdou v </w:t>
      </w:r>
      <w:proofErr w:type="spellStart"/>
      <w:r>
        <w:rPr>
          <w:rFonts w:asciiTheme="majorHAnsi" w:eastAsiaTheme="minorEastAsia" w:hAnsiTheme="majorHAnsi"/>
        </w:rPr>
        <w:t>protifázi</w:t>
      </w:r>
      <w:proofErr w:type="spellEnd"/>
      <w:r>
        <w:rPr>
          <w:rFonts w:asciiTheme="majorHAnsi" w:eastAsiaTheme="minorEastAsia" w:hAnsiTheme="majorHAnsi"/>
        </w:rPr>
        <w:t>.</w:t>
      </w:r>
    </w:p>
    <w:p w:rsidR="00411A96" w:rsidRDefault="00706B42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Pokud se sejdou dvě vlny s různými vlnovými délkami.</w:t>
      </w:r>
    </w:p>
    <w:p w:rsidR="00706B42" w:rsidRPr="003B668F" w:rsidRDefault="00411A96" w:rsidP="003B668F">
      <w:pPr>
        <w:pStyle w:val="Odstavecseseznamem"/>
        <w:numPr>
          <w:ilvl w:val="0"/>
          <w:numId w:val="16"/>
        </w:numPr>
        <w:spacing w:before="0" w:after="200" w:line="276" w:lineRule="auto"/>
        <w:rPr>
          <w:rFonts w:asciiTheme="majorHAnsi" w:eastAsiaTheme="minorEastAsia" w:hAnsiTheme="majorHAnsi"/>
        </w:rPr>
      </w:pPr>
      <w:r w:rsidRPr="003B668F">
        <w:rPr>
          <w:rFonts w:asciiTheme="majorHAnsi" w:eastAsiaTheme="minorEastAsia" w:hAnsiTheme="majorHAnsi"/>
        </w:rPr>
        <w:br w:type="page"/>
      </w:r>
      <w:bookmarkStart w:id="0" w:name="_GoBack"/>
      <w:bookmarkEnd w:id="0"/>
      <w:r w:rsidRPr="003B668F">
        <w:rPr>
          <w:rFonts w:asciiTheme="majorHAnsi" w:eastAsiaTheme="minorEastAsia" w:hAnsiTheme="majorHAnsi"/>
        </w:rPr>
        <w:lastRenderedPageBreak/>
        <w:t>Jak daleko od sebe jsou vzdáleny dvě nejbližší kmitny stojatého vlnění?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Vzdálenost odpovídá přesně velikosti vlnové délky.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Vzdálenost odpovídá dvojnásobku velikosti vlnové délky.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Vzdálenost odpovídá přesně polovině velikosti vlnové délky.</w:t>
      </w:r>
    </w:p>
    <w:p w:rsidR="00411A96" w:rsidRDefault="00411A96" w:rsidP="00411A96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Které tvrzení neplatí pro zvuk?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Zvuk je podélné mechanické vlnění.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Zvuk se nešíří ve vakuu.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Zvuk se nejrychleji šíří ve vodě.</w:t>
      </w:r>
    </w:p>
    <w:p w:rsidR="00411A96" w:rsidRDefault="00411A96" w:rsidP="00411A96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Infrazvuk je: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Velmi hluboký zvuk, který lidské ucho neslyší.</w:t>
      </w:r>
    </w:p>
    <w:p w:rsidR="00411A96" w:rsidRP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Velmi vysoký zvuk, který lidské ucho neslyší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Zvuk, který vydávají tělesa, která vyzařují infračervené záření.</w:t>
      </w:r>
    </w:p>
    <w:p w:rsidR="00411A96" w:rsidRDefault="00411A96" w:rsidP="00411A96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Co je to za samohlásku? </w:t>
      </w:r>
      <w:r w:rsidRPr="00411A96">
        <w:rPr>
          <w:rFonts w:asciiTheme="majorHAnsi" w:eastAsiaTheme="minorEastAsia" w:hAnsiTheme="majorHAnsi"/>
        </w:rPr>
        <w:sym w:font="Wingdings" w:char="F04A"/>
      </w:r>
    </w:p>
    <w:p w:rsidR="00411A96" w:rsidRDefault="00411A96" w:rsidP="00411A96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inline distT="0" distB="0" distL="0" distR="0" wp14:anchorId="7D93A4C8" wp14:editId="24258059">
            <wp:extent cx="3593805" cy="1068429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1419" cy="1070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A</w:t>
      </w:r>
    </w:p>
    <w:p w:rsid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E</w:t>
      </w:r>
    </w:p>
    <w:p w:rsidR="00411A96" w:rsidRPr="00411A96" w:rsidRDefault="00411A96" w:rsidP="00411A9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U</w:t>
      </w:r>
    </w:p>
    <w:tbl>
      <w:tblPr>
        <w:tblStyle w:val="Svtlmkazvraznn4"/>
        <w:tblW w:w="10688" w:type="dxa"/>
        <w:jc w:val="center"/>
        <w:tblLook w:val="04A0" w:firstRow="1" w:lastRow="0" w:firstColumn="1" w:lastColumn="0" w:noHBand="0" w:noVBand="1"/>
      </w:tblPr>
      <w:tblGrid>
        <w:gridCol w:w="3756"/>
        <w:gridCol w:w="2310"/>
        <w:gridCol w:w="2311"/>
        <w:gridCol w:w="2311"/>
      </w:tblGrid>
      <w:tr w:rsidR="00411A96" w:rsidTr="00411A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Otázka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– vlastní</w:t>
            </w: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- dvojice</w:t>
            </w: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– čtveřice</w:t>
            </w: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1 (</w:t>
            </w:r>
            <w:r w:rsidR="00955B3C">
              <w:rPr>
                <w:sz w:val="20"/>
              </w:rPr>
              <w:t>druh vlny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2 (</w:t>
            </w:r>
            <w:r w:rsidR="00955B3C">
              <w:rPr>
                <w:sz w:val="20"/>
              </w:rPr>
              <w:t>popis vlny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3 (</w:t>
            </w:r>
            <w:r w:rsidR="00955B3C">
              <w:rPr>
                <w:sz w:val="20"/>
              </w:rPr>
              <w:t>rovnice vlnění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4 (rychlost vlnění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5 (sonar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6 (interference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7 (</w:t>
            </w:r>
            <w:r w:rsidR="00955B3C">
              <w:rPr>
                <w:sz w:val="20"/>
              </w:rPr>
              <w:t>stojaté vlnění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955B3C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8 (zvuk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9 (infrazvuk)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10 (samohláska)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</w:tbl>
    <w:p w:rsidR="00411A96" w:rsidRPr="00955B3C" w:rsidRDefault="00411A96" w:rsidP="00955B3C">
      <w:pPr>
        <w:spacing w:line="360" w:lineRule="auto"/>
        <w:rPr>
          <w:rFonts w:asciiTheme="majorHAnsi" w:eastAsiaTheme="minorEastAsia" w:hAnsiTheme="majorHAnsi"/>
        </w:rPr>
      </w:pPr>
    </w:p>
    <w:sectPr w:rsidR="00411A96" w:rsidRPr="00955B3C" w:rsidSect="00955B3C">
      <w:footerReference w:type="default" r:id="rId11"/>
      <w:pgSz w:w="11906" w:h="16838"/>
      <w:pgMar w:top="22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8FA" w:rsidRDefault="00C578FA" w:rsidP="00CA6778">
      <w:pPr>
        <w:spacing w:before="0" w:after="0"/>
      </w:pPr>
      <w:r>
        <w:separator/>
      </w:r>
    </w:p>
  </w:endnote>
  <w:endnote w:type="continuationSeparator" w:id="0">
    <w:p w:rsidR="00C578FA" w:rsidRDefault="00C578F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8FA" w:rsidRDefault="00C578FA" w:rsidP="00CA6778">
      <w:pPr>
        <w:spacing w:before="0" w:after="0"/>
      </w:pPr>
      <w:r>
        <w:separator/>
      </w:r>
    </w:p>
  </w:footnote>
  <w:footnote w:type="continuationSeparator" w:id="0">
    <w:p w:rsidR="00C578FA" w:rsidRDefault="00C578F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271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A77B3"/>
    <w:multiLevelType w:val="hybridMultilevel"/>
    <w:tmpl w:val="8DAC97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7F50E8"/>
    <w:multiLevelType w:val="hybridMultilevel"/>
    <w:tmpl w:val="1EC4C1F0"/>
    <w:lvl w:ilvl="0" w:tplc="C596B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2A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67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2C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48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4A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ED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4A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615ED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17"/>
  </w:num>
  <w:num w:numId="6">
    <w:abstractNumId w:val="0"/>
  </w:num>
  <w:num w:numId="7">
    <w:abstractNumId w:val="15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4"/>
  </w:num>
  <w:num w:numId="14">
    <w:abstractNumId w:val="12"/>
  </w:num>
  <w:num w:numId="15">
    <w:abstractNumId w:val="14"/>
  </w:num>
  <w:num w:numId="16">
    <w:abstractNumId w:val="7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84AD2"/>
    <w:rsid w:val="000D4C97"/>
    <w:rsid w:val="00135295"/>
    <w:rsid w:val="0015164B"/>
    <w:rsid w:val="00166F38"/>
    <w:rsid w:val="0017080B"/>
    <w:rsid w:val="0019534D"/>
    <w:rsid w:val="001E5044"/>
    <w:rsid w:val="0020211A"/>
    <w:rsid w:val="0020734E"/>
    <w:rsid w:val="002114F5"/>
    <w:rsid w:val="00235DCF"/>
    <w:rsid w:val="00247D1D"/>
    <w:rsid w:val="00252D2D"/>
    <w:rsid w:val="00281EB3"/>
    <w:rsid w:val="002F75B6"/>
    <w:rsid w:val="00344F9D"/>
    <w:rsid w:val="0035376B"/>
    <w:rsid w:val="00375125"/>
    <w:rsid w:val="003B668F"/>
    <w:rsid w:val="003C040B"/>
    <w:rsid w:val="003D1D48"/>
    <w:rsid w:val="00411A96"/>
    <w:rsid w:val="004310AF"/>
    <w:rsid w:val="004359F9"/>
    <w:rsid w:val="00440085"/>
    <w:rsid w:val="00441154"/>
    <w:rsid w:val="004513CC"/>
    <w:rsid w:val="00474500"/>
    <w:rsid w:val="004B0AD8"/>
    <w:rsid w:val="005013E3"/>
    <w:rsid w:val="00565C41"/>
    <w:rsid w:val="00565C78"/>
    <w:rsid w:val="0059005D"/>
    <w:rsid w:val="00590449"/>
    <w:rsid w:val="005D4579"/>
    <w:rsid w:val="005E6CF9"/>
    <w:rsid w:val="006347FB"/>
    <w:rsid w:val="006515B1"/>
    <w:rsid w:val="006516F6"/>
    <w:rsid w:val="00666590"/>
    <w:rsid w:val="00684206"/>
    <w:rsid w:val="00690396"/>
    <w:rsid w:val="006F6065"/>
    <w:rsid w:val="00706B42"/>
    <w:rsid w:val="007269D6"/>
    <w:rsid w:val="00775D0D"/>
    <w:rsid w:val="00786A08"/>
    <w:rsid w:val="00796B9C"/>
    <w:rsid w:val="007C6313"/>
    <w:rsid w:val="00847668"/>
    <w:rsid w:val="00916D69"/>
    <w:rsid w:val="00947E9C"/>
    <w:rsid w:val="00955B3C"/>
    <w:rsid w:val="00956A42"/>
    <w:rsid w:val="009576DF"/>
    <w:rsid w:val="009903C1"/>
    <w:rsid w:val="00994C32"/>
    <w:rsid w:val="009C0200"/>
    <w:rsid w:val="009C77DA"/>
    <w:rsid w:val="00A274CC"/>
    <w:rsid w:val="00A543EB"/>
    <w:rsid w:val="00A92608"/>
    <w:rsid w:val="00AC1D3C"/>
    <w:rsid w:val="00B060E7"/>
    <w:rsid w:val="00B107B8"/>
    <w:rsid w:val="00B441B1"/>
    <w:rsid w:val="00B87A97"/>
    <w:rsid w:val="00BC0EAC"/>
    <w:rsid w:val="00BD446E"/>
    <w:rsid w:val="00BF3814"/>
    <w:rsid w:val="00C23A79"/>
    <w:rsid w:val="00C556A7"/>
    <w:rsid w:val="00C578FA"/>
    <w:rsid w:val="00C60516"/>
    <w:rsid w:val="00C931D6"/>
    <w:rsid w:val="00CA6778"/>
    <w:rsid w:val="00CA68AF"/>
    <w:rsid w:val="00CC0FF6"/>
    <w:rsid w:val="00D461B6"/>
    <w:rsid w:val="00D54E6A"/>
    <w:rsid w:val="00D74690"/>
    <w:rsid w:val="00DA5321"/>
    <w:rsid w:val="00DC50EE"/>
    <w:rsid w:val="00DE66C3"/>
    <w:rsid w:val="00DF1B55"/>
    <w:rsid w:val="00E2443C"/>
    <w:rsid w:val="00E72D6E"/>
    <w:rsid w:val="00EA0564"/>
    <w:rsid w:val="00ED4E88"/>
    <w:rsid w:val="00ED738F"/>
    <w:rsid w:val="00EF0339"/>
    <w:rsid w:val="00F22E91"/>
    <w:rsid w:val="00F23263"/>
    <w:rsid w:val="00F57BF3"/>
    <w:rsid w:val="00F64ECA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4">
    <w:name w:val="Light Grid Accent 4"/>
    <w:basedOn w:val="Normlntabulka"/>
    <w:uiPriority w:val="62"/>
    <w:locked/>
    <w:rsid w:val="00411A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8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176</TotalTime>
  <Pages>3</Pages>
  <Words>256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17</cp:revision>
  <dcterms:created xsi:type="dcterms:W3CDTF">2013-09-10T21:56:00Z</dcterms:created>
  <dcterms:modified xsi:type="dcterms:W3CDTF">2014-04-05T20:28:00Z</dcterms:modified>
</cp:coreProperties>
</file>