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4316" w:rsidRDefault="00832F17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t>Polovo</w:t>
      </w: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9264" behindDoc="0" locked="0" layoutInCell="1" allowOverlap="1" wp14:anchorId="439BA503" wp14:editId="451636F6">
            <wp:simplePos x="0" y="0"/>
            <wp:positionH relativeFrom="column">
              <wp:posOffset>365760</wp:posOffset>
            </wp:positionH>
            <wp:positionV relativeFrom="paragraph">
              <wp:posOffset>-573405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t>diče</w:t>
      </w:r>
    </w:p>
    <w:p w:rsidR="009E0F4B" w:rsidRDefault="005D4579" w:rsidP="00CA175C">
      <w:pPr>
        <w:spacing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C23E53" w:rsidRDefault="00832F17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lastRenderedPageBreak/>
        <w:drawing>
          <wp:inline distT="0" distB="0" distL="0" distR="0" wp14:anchorId="4A8064C9" wp14:editId="3C13F47D">
            <wp:extent cx="5972810" cy="1578610"/>
            <wp:effectExtent l="0" t="0" r="8890" b="254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578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7C5A" w:rsidRDefault="00832F17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355FF649" wp14:editId="63659439">
            <wp:extent cx="5972810" cy="1189990"/>
            <wp:effectExtent l="0" t="0" r="889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189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7C5A" w:rsidRDefault="00832F17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49C693B2" wp14:editId="527CE011">
            <wp:extent cx="5972810" cy="1529080"/>
            <wp:effectExtent l="0" t="0" r="8890" b="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529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6A0A" w:rsidRDefault="00832F17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2F16FFEC" wp14:editId="511E6F0B">
            <wp:extent cx="5972810" cy="1383665"/>
            <wp:effectExtent l="0" t="0" r="8890" b="6985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383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2FF4" w:rsidRDefault="00832F17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bookmarkStart w:id="0" w:name="_GoBack"/>
      <w:r>
        <w:rPr>
          <w:noProof/>
          <w:lang w:eastAsia="cs-CZ"/>
        </w:rPr>
        <w:drawing>
          <wp:inline distT="0" distB="0" distL="0" distR="0" wp14:anchorId="20F326FF" wp14:editId="392869D3">
            <wp:extent cx="5972810" cy="1212850"/>
            <wp:effectExtent l="0" t="0" r="8890" b="6350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212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p w:rsidR="00BF7C5A" w:rsidRDefault="00832F17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lastRenderedPageBreak/>
        <w:drawing>
          <wp:inline distT="0" distB="0" distL="0" distR="0" wp14:anchorId="77ADC2C0" wp14:editId="6FC0E647">
            <wp:extent cx="5972810" cy="492760"/>
            <wp:effectExtent l="0" t="0" r="8890" b="2540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92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4316" w:rsidRDefault="00832F17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193FDB83" wp14:editId="76750F3A">
            <wp:extent cx="5972810" cy="499110"/>
            <wp:effectExtent l="0" t="0" r="8890" b="0"/>
            <wp:docPr id="8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99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4316" w:rsidRDefault="00832F17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38C342AF" wp14:editId="327146E0">
            <wp:extent cx="5972810" cy="2903220"/>
            <wp:effectExtent l="0" t="0" r="8890" b="0"/>
            <wp:docPr id="10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2903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2F17" w:rsidRDefault="00832F17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3D116AB5" wp14:editId="52A6D3D9">
            <wp:extent cx="5972810" cy="1887220"/>
            <wp:effectExtent l="0" t="0" r="8890" b="0"/>
            <wp:docPr id="11" name="Obráze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887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7EE7" w:rsidRPr="008F1323" w:rsidRDefault="00832F17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7C0FAA26" wp14:editId="056AFF6B">
            <wp:extent cx="5972810" cy="988060"/>
            <wp:effectExtent l="0" t="0" r="8890" b="2540"/>
            <wp:docPr id="12" name="Obráze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988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A7EE7" w:rsidRPr="008F1323" w:rsidSect="00084AD2">
      <w:footerReference w:type="default" r:id="rId1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4B00" w:rsidRDefault="00474B00" w:rsidP="00CA6778">
      <w:pPr>
        <w:spacing w:before="0" w:after="0"/>
      </w:pPr>
      <w:r>
        <w:separator/>
      </w:r>
    </w:p>
  </w:endnote>
  <w:endnote w:type="continuationSeparator" w:id="0">
    <w:p w:rsidR="00474B00" w:rsidRDefault="00474B00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931A79">
      <w:rPr>
        <w:color w:val="808080" w:themeColor="background1" w:themeShade="80"/>
      </w:rPr>
      <w:t xml:space="preserve">nak, je Mgr. </w:t>
    </w:r>
    <w:r w:rsidR="003A7EE7">
      <w:rPr>
        <w:color w:val="808080" w:themeColor="background1" w:themeShade="80"/>
      </w:rPr>
      <w:t xml:space="preserve">Josef </w:t>
    </w:r>
    <w:proofErr w:type="spellStart"/>
    <w:r w:rsidR="003A7EE7">
      <w:rPr>
        <w:color w:val="808080" w:themeColor="background1" w:themeShade="80"/>
      </w:rPr>
      <w:t>Hylský</w:t>
    </w:r>
    <w:proofErr w:type="spellEnd"/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4B00" w:rsidRDefault="00474B00" w:rsidP="00CA6778">
      <w:pPr>
        <w:spacing w:before="0" w:after="0"/>
      </w:pPr>
      <w:r>
        <w:separator/>
      </w:r>
    </w:p>
  </w:footnote>
  <w:footnote w:type="continuationSeparator" w:id="0">
    <w:p w:rsidR="00474B00" w:rsidRDefault="00474B00" w:rsidP="00CA6778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A79"/>
    <w:rsid w:val="00025644"/>
    <w:rsid w:val="00061E0D"/>
    <w:rsid w:val="00084AD2"/>
    <w:rsid w:val="000F2237"/>
    <w:rsid w:val="0015164B"/>
    <w:rsid w:val="0017080B"/>
    <w:rsid w:val="001709A2"/>
    <w:rsid w:val="001771EE"/>
    <w:rsid w:val="001C12F1"/>
    <w:rsid w:val="001F5DCD"/>
    <w:rsid w:val="00200F48"/>
    <w:rsid w:val="00214161"/>
    <w:rsid w:val="00235DCF"/>
    <w:rsid w:val="00247D1D"/>
    <w:rsid w:val="00252D2D"/>
    <w:rsid w:val="00281EB3"/>
    <w:rsid w:val="002C0DF3"/>
    <w:rsid w:val="00312AA9"/>
    <w:rsid w:val="003442FB"/>
    <w:rsid w:val="00351688"/>
    <w:rsid w:val="00375125"/>
    <w:rsid w:val="003A7EE7"/>
    <w:rsid w:val="003C040B"/>
    <w:rsid w:val="003C6931"/>
    <w:rsid w:val="003C7482"/>
    <w:rsid w:val="003D1D48"/>
    <w:rsid w:val="00406912"/>
    <w:rsid w:val="00436B35"/>
    <w:rsid w:val="00441154"/>
    <w:rsid w:val="004513CC"/>
    <w:rsid w:val="00474B00"/>
    <w:rsid w:val="00485CD9"/>
    <w:rsid w:val="004B0AD8"/>
    <w:rsid w:val="004D1BAC"/>
    <w:rsid w:val="00520529"/>
    <w:rsid w:val="005D4579"/>
    <w:rsid w:val="005E4D20"/>
    <w:rsid w:val="006347FB"/>
    <w:rsid w:val="006515B1"/>
    <w:rsid w:val="006516F6"/>
    <w:rsid w:val="00666590"/>
    <w:rsid w:val="00684206"/>
    <w:rsid w:val="00692FF4"/>
    <w:rsid w:val="006A1EC7"/>
    <w:rsid w:val="006C1058"/>
    <w:rsid w:val="006C30FA"/>
    <w:rsid w:val="006D79ED"/>
    <w:rsid w:val="006F7CD7"/>
    <w:rsid w:val="007041EE"/>
    <w:rsid w:val="00704316"/>
    <w:rsid w:val="00716E23"/>
    <w:rsid w:val="0072333D"/>
    <w:rsid w:val="007269D6"/>
    <w:rsid w:val="00792A71"/>
    <w:rsid w:val="007B2292"/>
    <w:rsid w:val="00832F17"/>
    <w:rsid w:val="00835F51"/>
    <w:rsid w:val="008A0158"/>
    <w:rsid w:val="008F1323"/>
    <w:rsid w:val="008F6936"/>
    <w:rsid w:val="00931A79"/>
    <w:rsid w:val="00943ADF"/>
    <w:rsid w:val="00947A96"/>
    <w:rsid w:val="00947E9C"/>
    <w:rsid w:val="0096432E"/>
    <w:rsid w:val="009A1192"/>
    <w:rsid w:val="009A5B20"/>
    <w:rsid w:val="009C77DA"/>
    <w:rsid w:val="009D0617"/>
    <w:rsid w:val="009D38BE"/>
    <w:rsid w:val="009E0F4B"/>
    <w:rsid w:val="00A63D73"/>
    <w:rsid w:val="00AD3106"/>
    <w:rsid w:val="00AD6A0A"/>
    <w:rsid w:val="00AF1EF4"/>
    <w:rsid w:val="00B3026D"/>
    <w:rsid w:val="00B57040"/>
    <w:rsid w:val="00B679B7"/>
    <w:rsid w:val="00B8408B"/>
    <w:rsid w:val="00BB2520"/>
    <w:rsid w:val="00BD446E"/>
    <w:rsid w:val="00BF7C5A"/>
    <w:rsid w:val="00C065D4"/>
    <w:rsid w:val="00C23E53"/>
    <w:rsid w:val="00CA175C"/>
    <w:rsid w:val="00CA6778"/>
    <w:rsid w:val="00CA68AF"/>
    <w:rsid w:val="00D65E18"/>
    <w:rsid w:val="00D879C2"/>
    <w:rsid w:val="00DA5BFB"/>
    <w:rsid w:val="00DF66BF"/>
    <w:rsid w:val="00E0553F"/>
    <w:rsid w:val="00E069E7"/>
    <w:rsid w:val="00E11CFC"/>
    <w:rsid w:val="00E2149E"/>
    <w:rsid w:val="00E46BB3"/>
    <w:rsid w:val="00E81B49"/>
    <w:rsid w:val="00EE1869"/>
    <w:rsid w:val="00F23263"/>
    <w:rsid w:val="00F4503D"/>
    <w:rsid w:val="00F54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8EE1F3-C13E-4B11-917D-663BC9344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</TotalTime>
  <Pages>3</Pages>
  <Words>4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skopjiri</dc:creator>
  <cp:keywords>Šablona, DUM</cp:keywords>
  <cp:lastModifiedBy>Joe mcHill</cp:lastModifiedBy>
  <cp:revision>2</cp:revision>
  <dcterms:created xsi:type="dcterms:W3CDTF">2014-04-18T21:06:00Z</dcterms:created>
  <dcterms:modified xsi:type="dcterms:W3CDTF">2014-04-18T21:06:00Z</dcterms:modified>
</cp:coreProperties>
</file>