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407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Polovodiče</w:t>
      </w:r>
    </w:p>
    <w:p w:rsidR="00704316" w:rsidRDefault="00704316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CC6E0B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7B604FA9" wp14:editId="16355801">
            <wp:extent cx="5972810" cy="152717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2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CC6E0B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876CD69" wp14:editId="226C420B">
            <wp:extent cx="5972810" cy="1185545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CC6E0B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A5889F9" wp14:editId="4DAA5155">
            <wp:extent cx="5972810" cy="1539240"/>
            <wp:effectExtent l="0" t="0" r="8890" b="381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CC6E0B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AF72297" wp14:editId="5327D170">
            <wp:extent cx="5972810" cy="1372235"/>
            <wp:effectExtent l="0" t="0" r="889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F8E" w:rsidRDefault="00CC6E0B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004DE0A" wp14:editId="2A93AB04">
            <wp:extent cx="5972810" cy="1171575"/>
            <wp:effectExtent l="0" t="0" r="8890" b="952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E0B" w:rsidRDefault="00CC6E0B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A5709A8" wp14:editId="3772D2B4">
            <wp:extent cx="5972810" cy="506730"/>
            <wp:effectExtent l="0" t="0" r="8890" b="762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CC6E0B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EBAA35E" wp14:editId="0111E230">
            <wp:extent cx="5972810" cy="501650"/>
            <wp:effectExtent l="0" t="0" r="889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316" w:rsidRDefault="00CC6E0B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DCC49C7" wp14:editId="1A22D54F">
            <wp:extent cx="5972810" cy="2926080"/>
            <wp:effectExtent l="0" t="0" r="8890" b="762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Default="00CC6E0B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0A2C73E" wp14:editId="3F636CCC">
            <wp:extent cx="5972810" cy="1915160"/>
            <wp:effectExtent l="0" t="0" r="8890" b="889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E0B" w:rsidRPr="008F1323" w:rsidRDefault="00CC6E0B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768D759" wp14:editId="74B2D9F3">
            <wp:extent cx="5972810" cy="988060"/>
            <wp:effectExtent l="0" t="0" r="8890" b="254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8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6E0B" w:rsidRPr="008F1323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28F" w:rsidRDefault="0060628F" w:rsidP="00CA6778">
      <w:pPr>
        <w:spacing w:before="0" w:after="0"/>
      </w:pPr>
      <w:r>
        <w:separator/>
      </w:r>
    </w:p>
  </w:endnote>
  <w:endnote w:type="continuationSeparator" w:id="0">
    <w:p w:rsidR="0060628F" w:rsidRDefault="0060628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 xml:space="preserve">Josef </w:t>
    </w:r>
    <w:proofErr w:type="spellStart"/>
    <w:r w:rsidR="003A7EE7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28F" w:rsidRDefault="0060628F" w:rsidP="00CA6778">
      <w:pPr>
        <w:spacing w:before="0" w:after="0"/>
      </w:pPr>
      <w:r>
        <w:separator/>
      </w:r>
    </w:p>
  </w:footnote>
  <w:footnote w:type="continuationSeparator" w:id="0">
    <w:p w:rsidR="0060628F" w:rsidRDefault="0060628F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0628F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04316"/>
    <w:rsid w:val="00716E23"/>
    <w:rsid w:val="0072333D"/>
    <w:rsid w:val="007269D6"/>
    <w:rsid w:val="00792A71"/>
    <w:rsid w:val="007B2292"/>
    <w:rsid w:val="00824075"/>
    <w:rsid w:val="008A0158"/>
    <w:rsid w:val="008F1323"/>
    <w:rsid w:val="008F6936"/>
    <w:rsid w:val="00931A79"/>
    <w:rsid w:val="00943ADF"/>
    <w:rsid w:val="00947A96"/>
    <w:rsid w:val="00947E9C"/>
    <w:rsid w:val="00961331"/>
    <w:rsid w:val="0096432E"/>
    <w:rsid w:val="009A1192"/>
    <w:rsid w:val="009A5B20"/>
    <w:rsid w:val="009C77DA"/>
    <w:rsid w:val="009D0617"/>
    <w:rsid w:val="009D38BE"/>
    <w:rsid w:val="009E0F4B"/>
    <w:rsid w:val="00A00703"/>
    <w:rsid w:val="00A63D73"/>
    <w:rsid w:val="00AD3106"/>
    <w:rsid w:val="00AD6A0A"/>
    <w:rsid w:val="00AF1EF4"/>
    <w:rsid w:val="00B3026D"/>
    <w:rsid w:val="00B57040"/>
    <w:rsid w:val="00B679B7"/>
    <w:rsid w:val="00B8408B"/>
    <w:rsid w:val="00BB2520"/>
    <w:rsid w:val="00BD446E"/>
    <w:rsid w:val="00BF7C5A"/>
    <w:rsid w:val="00C065D4"/>
    <w:rsid w:val="00C23E53"/>
    <w:rsid w:val="00CA175C"/>
    <w:rsid w:val="00CA6778"/>
    <w:rsid w:val="00CA68AF"/>
    <w:rsid w:val="00CC6E0B"/>
    <w:rsid w:val="00D65E18"/>
    <w:rsid w:val="00D879C2"/>
    <w:rsid w:val="00DA5BFB"/>
    <w:rsid w:val="00DD1F8E"/>
    <w:rsid w:val="00DF66BF"/>
    <w:rsid w:val="00E0553F"/>
    <w:rsid w:val="00E069E7"/>
    <w:rsid w:val="00E11CFC"/>
    <w:rsid w:val="00E2149E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</TotalTime>
  <Pages>3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3</cp:revision>
  <dcterms:created xsi:type="dcterms:W3CDTF">2014-04-18T20:26:00Z</dcterms:created>
  <dcterms:modified xsi:type="dcterms:W3CDTF">2014-04-18T20:31:00Z</dcterms:modified>
</cp:coreProperties>
</file>