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9F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Exponenciální</w:t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rovnice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40085" w:rsidRPr="00AC1E9A" w:rsidRDefault="00AC1E9A" w:rsidP="00AC1E9A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 xml:space="preserve">Řešte </w:t>
      </w:r>
      <w:r w:rsidR="00DB7953">
        <w:t>exponenciální</w:t>
      </w:r>
      <w:r w:rsidR="005B1302">
        <w:t xml:space="preserve"> rovnic</w:t>
      </w:r>
      <w:r w:rsidR="00E43AF9">
        <w:t>i</w:t>
      </w:r>
      <w:r>
        <w:t xml:space="preserve">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5B1302" w:rsidRPr="00844237" w:rsidRDefault="008171D1" w:rsidP="00E43AF9">
      <w:pPr>
        <w:pStyle w:val="Odstavecseseznamem"/>
        <w:ind w:left="1440"/>
        <w:contextualSpacing w:val="0"/>
        <w:jc w:val="both"/>
        <w:rPr>
          <w:sz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</w:rPr>
                <m:t>x+1</m:t>
              </m:r>
            </m:sup>
          </m:sSup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2x</m:t>
                  </m:r>
                </m:sup>
              </m:sSup>
            </m:e>
          </m:rad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x-1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</w:rPr>
                <m:t>8</m:t>
              </m:r>
            </m:den>
          </m:f>
        </m:oMath>
      </m:oMathPara>
    </w:p>
    <w:p w:rsidR="00E43AF9" w:rsidRPr="00AC1E9A" w:rsidRDefault="00E43AF9" w:rsidP="00E43AF9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t xml:space="preserve">Řešte exponenciální rovnici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 xml:space="preserve"> a proveďte zkoušku:</w:t>
      </w:r>
    </w:p>
    <w:p w:rsidR="00E43AF9" w:rsidRPr="00844237" w:rsidRDefault="008171D1" w:rsidP="00E43AF9">
      <w:pPr>
        <w:pStyle w:val="Odstavecseseznamem"/>
        <w:ind w:left="1418"/>
        <w:contextualSpacing w:val="0"/>
        <w:jc w:val="both"/>
        <w:rPr>
          <w:sz w:val="1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p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9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sup>
              </m:sSup>
            </m:den>
          </m:f>
        </m:oMath>
      </m:oMathPara>
    </w:p>
    <w:p w:rsidR="00844237" w:rsidRPr="00AC1E9A" w:rsidRDefault="00844237" w:rsidP="00844237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t xml:space="preserve">Řešte s využitím substituce následující exponenciální rovnice v </w:t>
      </w:r>
      <m:oMath>
        <m:r>
          <m:rPr>
            <m:scr m:val="double-struck"/>
            <m:sty m:val="bi"/>
          </m:rPr>
          <w:rPr>
            <w:rFonts w:ascii="Cambria Math" w:hAnsi="Cambria Math"/>
          </w:rPr>
          <m:t>R</m:t>
        </m:r>
      </m:oMath>
      <w:r w:rsidRPr="00D4374B">
        <w:rPr>
          <w:rFonts w:eastAsia="Times New Roman"/>
        </w:rPr>
        <w:t>:</w:t>
      </w:r>
    </w:p>
    <w:p w:rsidR="001E46E0" w:rsidRPr="001E46E0" w:rsidRDefault="001E46E0" w:rsidP="006576CE">
      <w:pPr>
        <w:jc w:val="both"/>
      </w:pPr>
    </w:p>
    <w:p w:rsidR="00844237" w:rsidRPr="006576CE" w:rsidRDefault="008171D1" w:rsidP="00844237">
      <w:pPr>
        <w:pStyle w:val="Odstavecseseznamem"/>
        <w:numPr>
          <w:ilvl w:val="1"/>
          <w:numId w:val="4"/>
        </w:numPr>
        <w:jc w:val="both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-2=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x+2</m:t>
                </m:r>
              </m:sup>
            </m:sSup>
            <m:r>
              <w:rPr>
                <w:rFonts w:ascii="Cambria Math" w:hAnsi="Cambria Math"/>
              </w:rPr>
              <m:t>-12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6576CE" w:rsidRPr="006576CE" w:rsidRDefault="006576CE" w:rsidP="006576CE">
      <w:pPr>
        <w:pStyle w:val="Odstavecseseznamem"/>
        <w:ind w:left="1440"/>
        <w:jc w:val="both"/>
      </w:pPr>
    </w:p>
    <w:p w:rsidR="001E46E0" w:rsidRPr="00FA031D" w:rsidRDefault="008171D1" w:rsidP="00D94A10">
      <w:pPr>
        <w:pStyle w:val="Odstavecseseznamem"/>
        <w:numPr>
          <w:ilvl w:val="1"/>
          <w:numId w:val="4"/>
        </w:numPr>
        <w:jc w:val="both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1-x</m:t>
            </m:r>
          </m:sup>
        </m:sSup>
        <m:r>
          <w:rPr>
            <w:rFonts w:ascii="Cambria Math" w:hAnsi="Cambria Math"/>
          </w:rPr>
          <m:t>=6</m:t>
        </m:r>
      </m:oMath>
      <w:bookmarkStart w:id="0" w:name="_GoBack"/>
      <w:bookmarkEnd w:id="0"/>
    </w:p>
    <w:sectPr w:rsidR="001E46E0" w:rsidRPr="00FA031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1D1" w:rsidRDefault="008171D1" w:rsidP="00CA6778">
      <w:pPr>
        <w:spacing w:before="0" w:after="0"/>
      </w:pPr>
      <w:r>
        <w:separator/>
      </w:r>
    </w:p>
  </w:endnote>
  <w:endnote w:type="continuationSeparator" w:id="0">
    <w:p w:rsidR="008171D1" w:rsidRDefault="008171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1D1" w:rsidRDefault="008171D1" w:rsidP="00CA6778">
      <w:pPr>
        <w:spacing w:before="0" w:after="0"/>
      </w:pPr>
      <w:r>
        <w:separator/>
      </w:r>
    </w:p>
  </w:footnote>
  <w:footnote w:type="continuationSeparator" w:id="0">
    <w:p w:rsidR="008171D1" w:rsidRDefault="008171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7E087B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84AD2"/>
    <w:rsid w:val="0015164B"/>
    <w:rsid w:val="00160EC9"/>
    <w:rsid w:val="0017080B"/>
    <w:rsid w:val="001E46E0"/>
    <w:rsid w:val="001F55C7"/>
    <w:rsid w:val="002229B5"/>
    <w:rsid w:val="00235DCF"/>
    <w:rsid w:val="00247D1D"/>
    <w:rsid w:val="00252D2D"/>
    <w:rsid w:val="00281EB3"/>
    <w:rsid w:val="002F076E"/>
    <w:rsid w:val="00375125"/>
    <w:rsid w:val="003C040B"/>
    <w:rsid w:val="003D1D48"/>
    <w:rsid w:val="00440085"/>
    <w:rsid w:val="00441154"/>
    <w:rsid w:val="004513CC"/>
    <w:rsid w:val="004B0AD8"/>
    <w:rsid w:val="005259F6"/>
    <w:rsid w:val="00565C78"/>
    <w:rsid w:val="0059005D"/>
    <w:rsid w:val="005B1302"/>
    <w:rsid w:val="005C07DA"/>
    <w:rsid w:val="005D4579"/>
    <w:rsid w:val="005E5312"/>
    <w:rsid w:val="006347FB"/>
    <w:rsid w:val="006515B1"/>
    <w:rsid w:val="006516F6"/>
    <w:rsid w:val="006576CE"/>
    <w:rsid w:val="00666590"/>
    <w:rsid w:val="00684206"/>
    <w:rsid w:val="006D5C35"/>
    <w:rsid w:val="006F6065"/>
    <w:rsid w:val="007269D6"/>
    <w:rsid w:val="007A4906"/>
    <w:rsid w:val="008171D1"/>
    <w:rsid w:val="00844237"/>
    <w:rsid w:val="00947E9C"/>
    <w:rsid w:val="009576DF"/>
    <w:rsid w:val="009C0200"/>
    <w:rsid w:val="009C77DA"/>
    <w:rsid w:val="00A274CC"/>
    <w:rsid w:val="00AC1E9A"/>
    <w:rsid w:val="00B87A97"/>
    <w:rsid w:val="00BD446E"/>
    <w:rsid w:val="00C17465"/>
    <w:rsid w:val="00CA6778"/>
    <w:rsid w:val="00CA68AF"/>
    <w:rsid w:val="00D46518"/>
    <w:rsid w:val="00D94A10"/>
    <w:rsid w:val="00DB7953"/>
    <w:rsid w:val="00E43AF9"/>
    <w:rsid w:val="00F06E87"/>
    <w:rsid w:val="00F23263"/>
    <w:rsid w:val="00FA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81</TotalTime>
  <Pages>2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9</cp:revision>
  <dcterms:created xsi:type="dcterms:W3CDTF">2013-03-08T12:59:00Z</dcterms:created>
  <dcterms:modified xsi:type="dcterms:W3CDTF">2014-04-07T21:33:00Z</dcterms:modified>
</cp:coreProperties>
</file>