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34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Logaritmické</w:t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rovnice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6E0" w:rsidRDefault="004F1341" w:rsidP="004F1341">
      <w:pPr>
        <w:pStyle w:val="Odstavecseseznamem"/>
        <w:numPr>
          <w:ilvl w:val="0"/>
          <w:numId w:val="4"/>
        </w:numPr>
        <w:jc w:val="both"/>
      </w:pPr>
      <w:r>
        <w:lastRenderedPageBreak/>
        <w:t xml:space="preserve">Řešte logaritmické rovnice v </w:t>
      </w:r>
      <w:r>
        <w:rPr>
          <w:rFonts w:ascii="Cambria Math" w:hAnsi="Cambria Math"/>
        </w:rPr>
        <w:t>ℝ</w:t>
      </w:r>
      <w:r>
        <w:t>:</w:t>
      </w:r>
    </w:p>
    <w:p w:rsidR="004F1341" w:rsidRDefault="004F1341" w:rsidP="004F1341">
      <w:pPr>
        <w:pStyle w:val="Odstavecseseznamem"/>
        <w:jc w:val="both"/>
      </w:pPr>
    </w:p>
    <w:p w:rsidR="004F1341" w:rsidRPr="00F401BB" w:rsidRDefault="009312F7" w:rsidP="004F1341">
      <w:pPr>
        <w:pStyle w:val="Odstavecseseznamem"/>
        <w:numPr>
          <w:ilvl w:val="1"/>
          <w:numId w:val="4"/>
        </w:numPr>
        <w:jc w:val="both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den>
        </m:f>
        <m:r>
          <w:rPr>
            <w:rFonts w:ascii="Cambria Math" w:hAnsi="Cambria Math"/>
          </w:rPr>
          <m:t>=3</m:t>
        </m:r>
      </m:oMath>
    </w:p>
    <w:p w:rsidR="00F401BB" w:rsidRPr="00F401BB" w:rsidRDefault="00F401BB" w:rsidP="00F401BB">
      <w:pPr>
        <w:pStyle w:val="Odstavecseseznamem"/>
        <w:ind w:left="1440"/>
        <w:jc w:val="both"/>
      </w:pPr>
    </w:p>
    <w:p w:rsidR="00F401BB" w:rsidRPr="00F401BB" w:rsidRDefault="00F401BB" w:rsidP="00F401BB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=3∙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d>
        </m:oMath>
      </m:oMathPara>
    </w:p>
    <w:p w:rsidR="00F401BB" w:rsidRPr="00F401BB" w:rsidRDefault="00F401BB" w:rsidP="00F401BB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=3-3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4F1341" w:rsidRPr="00F401BB" w:rsidRDefault="00F401BB" w:rsidP="004F1341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=2</m:t>
          </m:r>
        </m:oMath>
      </m:oMathPara>
    </w:p>
    <w:p w:rsidR="00F401BB" w:rsidRPr="00F401BB" w:rsidRDefault="009312F7" w:rsidP="004F1341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401BB" w:rsidRPr="00F401BB" w:rsidRDefault="00F401BB" w:rsidP="00F401BB">
      <w:pPr>
        <w:pStyle w:val="Odstavecseseznamem"/>
        <w:tabs>
          <w:tab w:val="left" w:pos="5670"/>
        </w:tabs>
        <w:ind w:left="1440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</m:oMath>
    </w:p>
    <w:p w:rsidR="00F401BB" w:rsidRPr="00F401BB" w:rsidRDefault="00F401BB" w:rsidP="004F1341">
      <w:pPr>
        <w:pStyle w:val="Odstavecseseznamem"/>
        <w:ind w:left="1440"/>
        <w:jc w:val="both"/>
        <w:rPr>
          <w:rFonts w:eastAsiaTheme="minorEastAsia"/>
        </w:rPr>
      </w:pPr>
    </w:p>
    <w:p w:rsidR="004F1341" w:rsidRPr="004F14DB" w:rsidRDefault="009312F7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25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125</m:t>
            </m:r>
          </m:e>
        </m:func>
        <m:r>
          <w:rPr>
            <w:rFonts w:ascii="Cambria Math" w:hAnsi="Cambria Math"/>
          </w:rPr>
          <m:t>=1-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:rsidR="004F14DB" w:rsidRDefault="004F14DB" w:rsidP="004F14DB">
      <w:pPr>
        <w:pStyle w:val="Odstavecseseznamem"/>
        <w:ind w:left="1440"/>
        <w:jc w:val="both"/>
        <w:rPr>
          <w:rFonts w:eastAsiaTheme="minorEastAsia"/>
        </w:rPr>
      </w:pPr>
    </w:p>
    <w:p w:rsidR="004F14DB" w:rsidRPr="004F14DB" w:rsidRDefault="004F14DB" w:rsidP="004F14DB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2-3=1-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</m:oMath>
      </m:oMathPara>
    </w:p>
    <w:p w:rsidR="004F14DB" w:rsidRPr="004F14DB" w:rsidRDefault="009312F7" w:rsidP="004F14DB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=2</m:t>
          </m:r>
        </m:oMath>
      </m:oMathPara>
    </w:p>
    <w:p w:rsidR="004F14DB" w:rsidRPr="004F14DB" w:rsidRDefault="004F14DB" w:rsidP="004F14DB">
      <w:pPr>
        <w:pStyle w:val="Odstavecseseznamem"/>
        <w:tabs>
          <w:tab w:val="left" w:pos="5670"/>
        </w:tabs>
        <w:ind w:left="1440"/>
        <w:jc w:val="both"/>
      </w:pPr>
      <m:oMath>
        <m:r>
          <w:rPr>
            <w:rFonts w:ascii="Cambria Math" w:hAnsi="Cambria Math"/>
          </w:rPr>
          <m:t>x=25</m:t>
        </m:r>
      </m:oMath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25</m:t>
            </m:r>
          </m:e>
        </m:d>
      </m:oMath>
    </w:p>
    <w:p w:rsidR="00C170FE" w:rsidRPr="00C170FE" w:rsidRDefault="00C170FE" w:rsidP="00C170FE">
      <w:pPr>
        <w:pStyle w:val="Odstavecseseznamem"/>
        <w:ind w:left="1440"/>
        <w:jc w:val="both"/>
      </w:pPr>
    </w:p>
    <w:p w:rsidR="00C170FE" w:rsidRPr="00035404" w:rsidRDefault="009312F7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2x-3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3x-5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=0</m:t>
                    </m:r>
                  </m:e>
                </m:func>
              </m:e>
            </m:func>
          </m:e>
        </m:func>
      </m:oMath>
    </w:p>
    <w:p w:rsidR="00035404" w:rsidRDefault="00035404" w:rsidP="00035404">
      <w:pPr>
        <w:pStyle w:val="Odstavecseseznamem"/>
        <w:ind w:left="1440"/>
        <w:jc w:val="both"/>
        <w:rPr>
          <w:rFonts w:eastAsiaTheme="minorEastAsia"/>
        </w:rPr>
      </w:pPr>
    </w:p>
    <w:p w:rsidR="00035404" w:rsidRPr="00035404" w:rsidRDefault="009312F7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2x-3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3x-5</m:t>
                  </m:r>
                </m:e>
              </m:d>
            </m:e>
          </m:func>
        </m:oMath>
      </m:oMathPara>
    </w:p>
    <w:p w:rsidR="00035404" w:rsidRPr="00035404" w:rsidRDefault="009312F7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2x-3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3x-5</m:t>
              </m:r>
            </m:e>
          </m:d>
        </m:oMath>
      </m:oMathPara>
    </w:p>
    <w:p w:rsidR="00035404" w:rsidRPr="00035404" w:rsidRDefault="00035404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+2x-3x-3=3x-5</m:t>
          </m:r>
        </m:oMath>
      </m:oMathPara>
    </w:p>
    <w:p w:rsidR="00035404" w:rsidRPr="00351200" w:rsidRDefault="00035404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-4x+2=0</m:t>
          </m:r>
        </m:oMath>
      </m:oMathPara>
    </w:p>
    <w:p w:rsidR="00351200" w:rsidRPr="00351200" w:rsidRDefault="009312F7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-2x+1=0</m:t>
          </m:r>
        </m:oMath>
      </m:oMathPara>
    </w:p>
    <w:p w:rsidR="00351200" w:rsidRPr="00351200" w:rsidRDefault="009312F7" w:rsidP="00035404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:rsidR="00351200" w:rsidRPr="00351200" w:rsidRDefault="00351200" w:rsidP="00035404">
      <w:pPr>
        <w:pStyle w:val="Odstavecseseznamem"/>
        <w:ind w:left="1440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v rozporu s podmínkou </w:t>
      </w:r>
      <m:oMath>
        <m:r>
          <w:rPr>
            <w:rFonts w:ascii="Cambria Math" w:eastAsiaTheme="minorEastAsia" w:hAnsi="Cambria Math"/>
          </w:rPr>
          <m:t>x&gt;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K=∅</m:t>
        </m:r>
      </m:oMath>
    </w:p>
    <w:p w:rsidR="00E96FD9" w:rsidRPr="00E96FD9" w:rsidRDefault="00E96FD9" w:rsidP="00E96FD9">
      <w:pPr>
        <w:pStyle w:val="Odstavecseseznamem"/>
        <w:ind w:left="1440"/>
        <w:jc w:val="both"/>
      </w:pPr>
    </w:p>
    <w:p w:rsidR="00E96FD9" w:rsidRPr="00BA484E" w:rsidRDefault="00E96FD9" w:rsidP="004F1341">
      <w:pPr>
        <w:pStyle w:val="Odstavecseseznamem"/>
        <w:numPr>
          <w:ilvl w:val="1"/>
          <w:numId w:val="4"/>
        </w:numPr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func>
          </m:e>
        </m:func>
      </m:oMath>
    </w:p>
    <w:p w:rsid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</w:rPr>
                <m:t>∙x</m:t>
              </m:r>
            </m:e>
          </m:func>
        </m:oMath>
      </m:oMathPara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x-1</m:t>
              </m:r>
            </m:e>
          </m:d>
          <m:r>
            <w:rPr>
              <w:rFonts w:ascii="Cambria Math" w:eastAsiaTheme="minorEastAsia" w:hAnsi="Cambria Math"/>
            </w:rPr>
            <m:t>∙x</m:t>
          </m:r>
        </m:oMath>
      </m:oMathPara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-4x+4=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-x</m:t>
          </m:r>
        </m:oMath>
      </m:oMathPara>
    </w:p>
    <w:p w:rsidR="00BA484E" w:rsidRP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-3x=-4</m:t>
          </m:r>
        </m:oMath>
      </m:oMathPara>
    </w:p>
    <w:p w:rsidR="00C50707" w:rsidRPr="00351200" w:rsidRDefault="00BA484E" w:rsidP="00C50707">
      <w:pPr>
        <w:pStyle w:val="Odstavecseseznamem"/>
        <w:ind w:left="1440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v rozporu s podmínkou </w:t>
      </w:r>
      <m:oMath>
        <m:r>
          <w:rPr>
            <w:rFonts w:ascii="Cambria Math" w:eastAsiaTheme="minorEastAsia" w:hAnsi="Cambria Math"/>
          </w:rPr>
          <m:t>x&gt;2</m:t>
        </m:r>
      </m:oMath>
      <w:r w:rsidR="00C50707">
        <w:rPr>
          <w:rFonts w:eastAsiaTheme="minorEastAsia"/>
        </w:rPr>
        <w:tab/>
      </w:r>
      <w:r w:rsidR="00C50707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K=∅</m:t>
        </m:r>
      </m:oMath>
    </w:p>
    <w:p w:rsidR="00BA484E" w:rsidRP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</w:p>
    <w:p w:rsidR="00C50707" w:rsidRDefault="00C50707">
      <w:pPr>
        <w:spacing w:before="0" w:after="200" w:line="276" w:lineRule="auto"/>
      </w:pPr>
      <w:r>
        <w:br w:type="page"/>
      </w:r>
    </w:p>
    <w:p w:rsidR="00E96FD9" w:rsidRPr="00BA484E" w:rsidRDefault="009312F7" w:rsidP="004F1341">
      <w:pPr>
        <w:pStyle w:val="Odstavecseseznamem"/>
        <w:numPr>
          <w:ilvl w:val="1"/>
          <w:numId w:val="4"/>
        </w:numPr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-4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27</m:t>
            </m:r>
          </m:e>
        </m:func>
        <m:r>
          <w:rPr>
            <w:rFonts w:ascii="Cambria Math" w:hAnsi="Cambria Math"/>
          </w:rPr>
          <m:t xml:space="preserve">=0 </m:t>
        </m:r>
      </m:oMath>
    </w:p>
    <w:p w:rsid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+3=0</m:t>
          </m:r>
        </m:oMath>
      </m:oMathPara>
    </w:p>
    <w:p w:rsidR="00BA484E" w:rsidRP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  <w:r>
        <w:rPr>
          <w:rFonts w:eastAsiaTheme="minorEastAsia"/>
        </w:rPr>
        <w:t xml:space="preserve">substituce: </w:t>
      </w:r>
      <m:oMath>
        <m:r>
          <w:rPr>
            <w:rFonts w:ascii="Cambria Math" w:eastAsiaTheme="minorEastAsia" w:hAnsi="Cambria Math"/>
          </w:rPr>
          <m:t>t=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-4t+3=0</m:t>
          </m:r>
        </m:oMath>
      </m:oMathPara>
    </w:p>
    <w:p w:rsidR="00BA484E" w:rsidRPr="00BA484E" w:rsidRDefault="00BA484E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-4∙3=4</m:t>
          </m:r>
        </m:oMath>
      </m:oMathPara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1,2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4±2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BA484E" w:rsidRP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=3</m:t>
        </m:r>
      </m:oMath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=3</m:t>
        </m:r>
      </m:oMath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x=27</m:t>
        </m:r>
      </m:oMath>
    </w:p>
    <w:p w:rsidR="00BA484E" w:rsidRDefault="009312F7" w:rsidP="00BA484E">
      <w:pPr>
        <w:pStyle w:val="Odstavecseseznamem"/>
        <w:ind w:left="1440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</m:t>
        </m:r>
      </m:oMath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=1</m:t>
        </m:r>
      </m:oMath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x=3</m:t>
        </m:r>
      </m:oMath>
      <w:r w:rsidR="00BA484E">
        <w:rPr>
          <w:rFonts w:eastAsiaTheme="minorEastAsia"/>
        </w:rPr>
        <w:tab/>
      </w:r>
      <w:r w:rsidR="00BA484E">
        <w:rPr>
          <w:rFonts w:eastAsiaTheme="minorEastAsia"/>
        </w:rPr>
        <w:tab/>
      </w:r>
    </w:p>
    <w:p w:rsidR="0029462B" w:rsidRDefault="00BA484E" w:rsidP="0029462B">
      <w:pPr>
        <w:pStyle w:val="Odstavecseseznamem"/>
        <w:ind w:left="1440"/>
        <w:jc w:val="both"/>
        <w:rPr>
          <w:rFonts w:eastAsiaTheme="minorEastAsia"/>
        </w:rPr>
      </w:pP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3, 27</m:t>
            </m:r>
          </m:e>
        </m:d>
      </m:oMath>
    </w:p>
    <w:p w:rsidR="00C50707" w:rsidRDefault="00C50707" w:rsidP="0029462B">
      <w:pPr>
        <w:pStyle w:val="Odstavecseseznamem"/>
        <w:ind w:left="1440"/>
        <w:jc w:val="both"/>
        <w:rPr>
          <w:rFonts w:eastAsiaTheme="minorEastAsia"/>
        </w:rPr>
      </w:pPr>
    </w:p>
    <w:p w:rsidR="00C50707" w:rsidRPr="00BA484E" w:rsidRDefault="00C50707" w:rsidP="0029462B">
      <w:pPr>
        <w:pStyle w:val="Odstavecseseznamem"/>
        <w:ind w:left="1440"/>
        <w:jc w:val="both"/>
        <w:rPr>
          <w:rFonts w:eastAsiaTheme="minorEastAsia"/>
        </w:rPr>
      </w:pPr>
    </w:p>
    <w:p w:rsidR="0029462B" w:rsidRPr="0029462B" w:rsidRDefault="0029462B" w:rsidP="0029462B">
      <w:pPr>
        <w:pStyle w:val="Odstavecseseznamem"/>
        <w:numPr>
          <w:ilvl w:val="0"/>
          <w:numId w:val="4"/>
        </w:numPr>
        <w:jc w:val="both"/>
      </w:pPr>
      <w:r>
        <w:t xml:space="preserve">S využitím logaritmování řešte exponenciální rovnice v </w:t>
      </w:r>
      <m:oMath>
        <m:r>
          <m:rPr>
            <m:scr m:val="double-struck"/>
          </m:rPr>
          <w:rPr>
            <w:rFonts w:ascii="Cambria Math" w:hAnsi="Cambria Math"/>
          </w:rPr>
          <m:t>R</m:t>
        </m:r>
      </m:oMath>
      <w:r>
        <w:rPr>
          <w:rFonts w:eastAsiaTheme="minorEastAsia"/>
        </w:rPr>
        <w:t>:</w:t>
      </w:r>
    </w:p>
    <w:p w:rsidR="0029462B" w:rsidRPr="0029462B" w:rsidRDefault="0029462B" w:rsidP="0029462B">
      <w:pPr>
        <w:pStyle w:val="Odstavecseseznamem"/>
        <w:jc w:val="both"/>
      </w:pPr>
    </w:p>
    <w:p w:rsidR="0029462B" w:rsidRPr="00A10FCC" w:rsidRDefault="009312F7" w:rsidP="0029462B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A10FCC" w:rsidRPr="00A10FCC" w:rsidRDefault="00A10FCC" w:rsidP="00A10FCC">
      <w:pPr>
        <w:pStyle w:val="Odstavecseseznamem"/>
        <w:ind w:left="1440"/>
        <w:jc w:val="both"/>
        <w:rPr>
          <w:rFonts w:eastAsiaTheme="minorEastAsia"/>
        </w:rPr>
      </w:pPr>
    </w:p>
    <w:p w:rsidR="00A10FCC" w:rsidRPr="00A10FCC" w:rsidRDefault="009312F7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x+1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e>
          </m:func>
        </m:oMath>
      </m:oMathPara>
    </w:p>
    <w:p w:rsidR="00A10FCC" w:rsidRPr="00A10FCC" w:rsidRDefault="009312F7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=x∙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func>
        </m:oMath>
      </m:oMathPara>
    </w:p>
    <w:p w:rsidR="00A10FCC" w:rsidRPr="00A10FCC" w:rsidRDefault="00A10FCC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  <m:r>
            <w:rPr>
              <w:rFonts w:ascii="Cambria Math" w:eastAsiaTheme="minorEastAsia" w:hAnsi="Cambria Math"/>
            </w:rPr>
            <m:t>=x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func>
        </m:oMath>
      </m:oMathPara>
    </w:p>
    <w:p w:rsidR="00A10FCC" w:rsidRPr="00A10FCC" w:rsidRDefault="00A10FCC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func>
        </m:oMath>
      </m:oMathPara>
    </w:p>
    <w:p w:rsidR="00A10FCC" w:rsidRPr="00A10FCC" w:rsidRDefault="00A10FCC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func>
            </m:den>
          </m:f>
        </m:oMath>
      </m:oMathPara>
    </w:p>
    <w:p w:rsidR="0029462B" w:rsidRDefault="0029462B" w:rsidP="0029462B">
      <w:pPr>
        <w:pStyle w:val="Odstavecseseznamem"/>
        <w:ind w:left="1440"/>
        <w:jc w:val="both"/>
      </w:pPr>
    </w:p>
    <w:p w:rsidR="0029462B" w:rsidRPr="00A10FCC" w:rsidRDefault="009312F7" w:rsidP="0029462B">
      <w:pPr>
        <w:pStyle w:val="Odstavecseseznamem"/>
        <w:numPr>
          <w:ilvl w:val="1"/>
          <w:numId w:val="4"/>
        </w:numPr>
        <w:jc w:val="both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x-1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x+2</m:t>
            </m:r>
          </m:sup>
        </m:sSup>
      </m:oMath>
    </w:p>
    <w:p w:rsidR="00A10FCC" w:rsidRPr="00A10FCC" w:rsidRDefault="00A10FCC" w:rsidP="00A10FCC">
      <w:pPr>
        <w:pStyle w:val="Odstavecseseznamem"/>
        <w:ind w:left="1440"/>
        <w:jc w:val="both"/>
        <w:rPr>
          <w:rFonts w:eastAsiaTheme="minorEastAsia"/>
        </w:rPr>
      </w:pPr>
    </w:p>
    <w:p w:rsidR="00A10FCC" w:rsidRPr="006D1C75" w:rsidRDefault="009312F7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x-1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x+2</m:t>
                  </m:r>
                </m:sup>
              </m:sSup>
            </m:e>
          </m:func>
        </m:oMath>
      </m:oMathPara>
    </w:p>
    <w:p w:rsidR="006D1C75" w:rsidRPr="006D1C75" w:rsidRDefault="009312F7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x-1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x+2</m:t>
              </m:r>
            </m:e>
          </m:d>
          <m:r>
            <w:rPr>
              <w:rFonts w:ascii="Cambria Math" w:eastAsiaTheme="minorEastAsia" w:hAnsi="Cambria Math"/>
            </w:rPr>
            <m:t>∙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func>
        </m:oMath>
      </m:oMathPara>
    </w:p>
    <w:p w:rsidR="006D1C75" w:rsidRPr="006D1C75" w:rsidRDefault="006D1C75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func>
          <m: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func>
          <m:r>
            <w:rPr>
              <w:rFonts w:ascii="Cambria Math" w:eastAsiaTheme="minorEastAsia" w:hAnsi="Cambria Math"/>
            </w:rPr>
            <m:t>=x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func>
          <m:r>
            <w:rPr>
              <w:rFonts w:ascii="Cambria Math" w:eastAsiaTheme="minorEastAsia" w:hAnsi="Cambria Math"/>
            </w:rPr>
            <m:t>+2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func>
        </m:oMath>
      </m:oMathPara>
    </w:p>
    <w:p w:rsidR="006D1C75" w:rsidRPr="006D1C75" w:rsidRDefault="006D1C75" w:rsidP="00A10FCC">
      <w:pPr>
        <w:pStyle w:val="Odstavecseseznamem"/>
        <w:ind w:left="1440"/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func>
            </m:e>
          </m:d>
          <m:r>
            <w:rPr>
              <w:rFonts w:ascii="Cambria Math" w:eastAsiaTheme="minorEastAsia" w:hAnsi="Cambria Math"/>
            </w:rPr>
            <m:t>=2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func>
          <m:r>
            <w:rPr>
              <w:rFonts w:ascii="Cambria Math" w:eastAsiaTheme="minorEastAsia" w:hAnsi="Cambria Math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func>
        </m:oMath>
      </m:oMathPara>
    </w:p>
    <w:p w:rsidR="006D1C75" w:rsidRPr="006D1C75" w:rsidRDefault="006D1C75" w:rsidP="00A10FCC">
      <w:pPr>
        <w:pStyle w:val="Odstavecseseznamem"/>
        <w:ind w:left="1440"/>
        <w:jc w:val="both"/>
        <w:rPr>
          <w:rFonts w:eastAsiaTheme="minorEastAsia"/>
        </w:rPr>
      </w:pPr>
      <w:bookmarkStart w:id="0" w:name="_GoBack"/>
      <w:bookmarkEnd w:id="0"/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func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func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func>
            </m:den>
          </m:f>
        </m:oMath>
      </m:oMathPara>
    </w:p>
    <w:sectPr w:rsidR="006D1C75" w:rsidRPr="006D1C7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F7" w:rsidRDefault="009312F7" w:rsidP="00CA6778">
      <w:pPr>
        <w:spacing w:before="0" w:after="0"/>
      </w:pPr>
      <w:r>
        <w:separator/>
      </w:r>
    </w:p>
  </w:endnote>
  <w:endnote w:type="continuationSeparator" w:id="0">
    <w:p w:rsidR="009312F7" w:rsidRDefault="009312F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F7" w:rsidRDefault="009312F7" w:rsidP="00CA6778">
      <w:pPr>
        <w:spacing w:before="0" w:after="0"/>
      </w:pPr>
      <w:r>
        <w:separator/>
      </w:r>
    </w:p>
  </w:footnote>
  <w:footnote w:type="continuationSeparator" w:id="0">
    <w:p w:rsidR="009312F7" w:rsidRDefault="009312F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96CEC0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35404"/>
    <w:rsid w:val="00084AD2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9462B"/>
    <w:rsid w:val="002F076E"/>
    <w:rsid w:val="00351200"/>
    <w:rsid w:val="00375125"/>
    <w:rsid w:val="003C040B"/>
    <w:rsid w:val="003D1D48"/>
    <w:rsid w:val="00440085"/>
    <w:rsid w:val="00441154"/>
    <w:rsid w:val="004513CC"/>
    <w:rsid w:val="004B0AD8"/>
    <w:rsid w:val="004F1341"/>
    <w:rsid w:val="004F14DB"/>
    <w:rsid w:val="005018E9"/>
    <w:rsid w:val="005259F6"/>
    <w:rsid w:val="00565C78"/>
    <w:rsid w:val="0059005D"/>
    <w:rsid w:val="005B1302"/>
    <w:rsid w:val="005C07DA"/>
    <w:rsid w:val="005D4579"/>
    <w:rsid w:val="005E5312"/>
    <w:rsid w:val="006347FB"/>
    <w:rsid w:val="006515B1"/>
    <w:rsid w:val="006516F6"/>
    <w:rsid w:val="006576CE"/>
    <w:rsid w:val="00666590"/>
    <w:rsid w:val="00684206"/>
    <w:rsid w:val="006D1C75"/>
    <w:rsid w:val="006D5C35"/>
    <w:rsid w:val="006F6065"/>
    <w:rsid w:val="007269D6"/>
    <w:rsid w:val="007A4906"/>
    <w:rsid w:val="008171D1"/>
    <w:rsid w:val="00844237"/>
    <w:rsid w:val="009312F7"/>
    <w:rsid w:val="00947E9C"/>
    <w:rsid w:val="009576DF"/>
    <w:rsid w:val="009C0200"/>
    <w:rsid w:val="009C77DA"/>
    <w:rsid w:val="00A10FCC"/>
    <w:rsid w:val="00A274CC"/>
    <w:rsid w:val="00AC1E9A"/>
    <w:rsid w:val="00AE2390"/>
    <w:rsid w:val="00B87A97"/>
    <w:rsid w:val="00BA484E"/>
    <w:rsid w:val="00BD446E"/>
    <w:rsid w:val="00C170FE"/>
    <w:rsid w:val="00C17465"/>
    <w:rsid w:val="00C50707"/>
    <w:rsid w:val="00CA6778"/>
    <w:rsid w:val="00CA68AF"/>
    <w:rsid w:val="00D46518"/>
    <w:rsid w:val="00D94A10"/>
    <w:rsid w:val="00DB7953"/>
    <w:rsid w:val="00E10991"/>
    <w:rsid w:val="00E43AF9"/>
    <w:rsid w:val="00E96FD9"/>
    <w:rsid w:val="00F06E87"/>
    <w:rsid w:val="00F23263"/>
    <w:rsid w:val="00F401BB"/>
    <w:rsid w:val="00FA031D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32</TotalTime>
  <Pages>3</Pages>
  <Words>193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9</cp:revision>
  <dcterms:created xsi:type="dcterms:W3CDTF">2014-06-20T20:31:00Z</dcterms:created>
  <dcterms:modified xsi:type="dcterms:W3CDTF">2014-06-23T12:59:00Z</dcterms:modified>
</cp:coreProperties>
</file>