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4C9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Průběhy goniometrických funkcí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65C78" w:rsidRDefault="00BC03E6" w:rsidP="00EC16A2">
      <w:pPr>
        <w:jc w:val="both"/>
      </w:pPr>
      <w:r>
        <w:lastRenderedPageBreak/>
        <w:t>Pomocí metody „postupné tvorby“ s</w:t>
      </w:r>
      <w:r w:rsidR="000D4C97">
        <w:t>estavte grafy funkcí odvozených z goniometrických funkcí a</w:t>
      </w:r>
      <w:r w:rsidR="00EC16A2">
        <w:t> </w:t>
      </w:r>
      <w:r w:rsidR="000D4C97">
        <w:t>určete jejich obory hodnot:</w:t>
      </w:r>
    </w:p>
    <w:p w:rsidR="000D4C97" w:rsidRPr="00BC03E6" w:rsidRDefault="00BC03E6" w:rsidP="00EC16A2">
      <w:pPr>
        <w:pStyle w:val="Odstavecseseznamem"/>
        <w:numPr>
          <w:ilvl w:val="0"/>
          <w:numId w:val="5"/>
        </w:numPr>
        <w:ind w:left="426"/>
        <w:jc w:val="both"/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828040</wp:posOffset>
            </wp:positionV>
            <wp:extent cx="6772275" cy="2457450"/>
            <wp:effectExtent l="171450" t="133350" r="371475" b="30480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2457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+1</m:t>
            </m:r>
          </m:e>
        </m:func>
      </m:oMath>
    </w:p>
    <w:p w:rsidR="00BC03E6" w:rsidRDefault="00BC03E6" w:rsidP="00BC03E6">
      <w:pPr>
        <w:jc w:val="both"/>
        <w:rPr>
          <w:b/>
        </w:rPr>
      </w:pPr>
      <w:r w:rsidRPr="00BC03E6">
        <w:rPr>
          <w:b/>
        </w:rPr>
        <w:t>Řešení:</w:t>
      </w:r>
    </w:p>
    <w:p w:rsidR="00BC03E6" w:rsidRDefault="00BC03E6" w:rsidP="00BC03E6">
      <w:pPr>
        <w:jc w:val="center"/>
        <w:rPr>
          <w:rFonts w:eastAsiaTheme="minorEastAsia"/>
        </w:rPr>
      </w:pPr>
      <w:r>
        <w:t xml:space="preserve">Obor hodnot: </w:t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〈"/>
            <m:endChr m:val="〉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0;2</m:t>
            </m:r>
          </m:e>
        </m:d>
      </m:oMath>
    </w:p>
    <w:p w:rsidR="00BC03E6" w:rsidRPr="00BC03E6" w:rsidRDefault="00BC03E6" w:rsidP="00BC03E6">
      <w:pPr>
        <w:jc w:val="center"/>
      </w:pPr>
    </w:p>
    <w:p w:rsidR="00BC03E6" w:rsidRPr="000D4C97" w:rsidRDefault="00BC03E6" w:rsidP="00BC03E6">
      <w:pPr>
        <w:jc w:val="both"/>
      </w:pPr>
    </w:p>
    <w:p w:rsidR="000D4C97" w:rsidRPr="00F83C22" w:rsidRDefault="000D4C97" w:rsidP="00EC16A2">
      <w:pPr>
        <w:pStyle w:val="Odstavecseseznamem"/>
        <w:numPr>
          <w:ilvl w:val="0"/>
          <w:numId w:val="5"/>
        </w:numPr>
        <w:ind w:left="426"/>
        <w:jc w:val="both"/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0,5x-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d>
          </m:e>
        </m:func>
      </m:oMath>
    </w:p>
    <w:p w:rsidR="00F83C22" w:rsidRDefault="00F83C22" w:rsidP="00F83C22">
      <w:pPr>
        <w:jc w:val="both"/>
      </w:pP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36830</wp:posOffset>
            </wp:positionV>
            <wp:extent cx="6743700" cy="2254551"/>
            <wp:effectExtent l="171450" t="133350" r="361950" b="298149"/>
            <wp:wrapNone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22545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83C22" w:rsidRDefault="00F83C22" w:rsidP="00F83C22">
      <w:pPr>
        <w:jc w:val="both"/>
      </w:pPr>
    </w:p>
    <w:p w:rsidR="00F83C22" w:rsidRDefault="00F83C22" w:rsidP="00F83C22">
      <w:pPr>
        <w:jc w:val="both"/>
      </w:pPr>
    </w:p>
    <w:p w:rsidR="00F83C22" w:rsidRDefault="00F83C22" w:rsidP="00F83C22">
      <w:pPr>
        <w:jc w:val="both"/>
      </w:pPr>
    </w:p>
    <w:p w:rsidR="00F83C22" w:rsidRDefault="00F83C22" w:rsidP="00F83C22">
      <w:pPr>
        <w:jc w:val="both"/>
      </w:pPr>
    </w:p>
    <w:p w:rsidR="00F83C22" w:rsidRDefault="00F83C22" w:rsidP="00F83C22">
      <w:pPr>
        <w:jc w:val="both"/>
      </w:pPr>
    </w:p>
    <w:p w:rsidR="00F83C22" w:rsidRDefault="00F83C22" w:rsidP="00F83C22">
      <w:pPr>
        <w:jc w:val="both"/>
      </w:pPr>
    </w:p>
    <w:p w:rsidR="00F83C22" w:rsidRDefault="00F83C22" w:rsidP="00F83C22">
      <w:pPr>
        <w:jc w:val="both"/>
      </w:pPr>
    </w:p>
    <w:p w:rsidR="00F83C22" w:rsidRDefault="00F83C22" w:rsidP="00F83C22">
      <w:pPr>
        <w:jc w:val="both"/>
      </w:pPr>
    </w:p>
    <w:p w:rsidR="00F83C22" w:rsidRDefault="00F83C22" w:rsidP="00F83C22">
      <w:pPr>
        <w:jc w:val="both"/>
      </w:pPr>
    </w:p>
    <w:p w:rsidR="00F83C22" w:rsidRDefault="00F83C22" w:rsidP="00F83C22">
      <w:pPr>
        <w:jc w:val="both"/>
      </w:pPr>
    </w:p>
    <w:p w:rsidR="00F83C22" w:rsidRPr="000D4C97" w:rsidRDefault="00F83C22" w:rsidP="00F83C22">
      <w:pPr>
        <w:jc w:val="center"/>
      </w:pPr>
      <w:r w:rsidRPr="00F83C22">
        <w:t xml:space="preserve">Obor hodnot: </w:t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〈"/>
            <m:endChr m:val="〉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-1;1</m:t>
            </m:r>
          </m:e>
        </m:d>
      </m:oMath>
    </w:p>
    <w:p w:rsidR="000D4C97" w:rsidRPr="000F50DC" w:rsidRDefault="000F50DC" w:rsidP="00EC16A2">
      <w:pPr>
        <w:pStyle w:val="Odstavecseseznamem"/>
        <w:numPr>
          <w:ilvl w:val="0"/>
          <w:numId w:val="5"/>
        </w:numPr>
        <w:ind w:left="426"/>
        <w:jc w:val="both"/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493395</wp:posOffset>
            </wp:positionV>
            <wp:extent cx="6565900" cy="2266950"/>
            <wp:effectExtent l="171450" t="133350" r="368300" b="304800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0" cy="2266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</m:func>
      </m:oMath>
    </w:p>
    <w:p w:rsidR="000F50DC" w:rsidRPr="000D4C97" w:rsidRDefault="000F50DC" w:rsidP="000F50DC">
      <w:pPr>
        <w:ind w:left="720"/>
        <w:jc w:val="center"/>
      </w:pPr>
      <w:r w:rsidRPr="00F83C22">
        <w:t xml:space="preserve">Obor hodnot: </w:t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〈"/>
            <m:endChr m:val="〉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-1;1</m:t>
            </m:r>
          </m:e>
        </m:d>
      </m:oMath>
    </w:p>
    <w:p w:rsidR="000F50DC" w:rsidRPr="000D4C97" w:rsidRDefault="0005064D" w:rsidP="000F50DC">
      <w:pPr>
        <w:jc w:val="both"/>
      </w:pP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741045</wp:posOffset>
            </wp:positionV>
            <wp:extent cx="6534150" cy="2333625"/>
            <wp:effectExtent l="171450" t="133350" r="361950" b="314325"/>
            <wp:wrapSquare wrapText="bothSides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2333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83C22" w:rsidRPr="0005064D" w:rsidRDefault="00F83C22" w:rsidP="00EC16A2">
      <w:pPr>
        <w:pStyle w:val="Odstavecseseznamem"/>
        <w:numPr>
          <w:ilvl w:val="0"/>
          <w:numId w:val="5"/>
        </w:numPr>
        <w:ind w:left="426"/>
        <w:jc w:val="both"/>
      </w:pPr>
      <m:oMath>
        <m:r>
          <w:rPr>
            <w:rFonts w:ascii="Cambria Math" w:hAnsi="Cambria Math"/>
          </w:rPr>
          <m:t>y=0,5∙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d>
          </m:e>
        </m:func>
      </m:oMath>
    </w:p>
    <w:p w:rsidR="0005064D" w:rsidRPr="000D4C97" w:rsidRDefault="0005064D" w:rsidP="0005064D">
      <w:pPr>
        <w:pStyle w:val="Odstavecseseznamem"/>
        <w:ind w:left="1440"/>
        <w:jc w:val="center"/>
      </w:pPr>
      <w:r w:rsidRPr="00F83C22">
        <w:t xml:space="preserve">Obor hodnot: </w:t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〈"/>
            <m:endChr m:val="〉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-0,5;0,5</m:t>
            </m:r>
          </m:e>
        </m:d>
      </m:oMath>
    </w:p>
    <w:p w:rsidR="0005064D" w:rsidRDefault="0005064D">
      <w:pPr>
        <w:spacing w:before="0" w:after="200" w:line="276" w:lineRule="auto"/>
      </w:pPr>
      <w:r>
        <w:br w:type="page"/>
      </w:r>
    </w:p>
    <w:p w:rsidR="0005064D" w:rsidRPr="0005064D" w:rsidRDefault="0005064D" w:rsidP="00EC16A2">
      <w:pPr>
        <w:pStyle w:val="Odstavecseseznamem"/>
        <w:numPr>
          <w:ilvl w:val="0"/>
          <w:numId w:val="5"/>
        </w:numPr>
        <w:ind w:left="426"/>
        <w:jc w:val="both"/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407670</wp:posOffset>
            </wp:positionV>
            <wp:extent cx="6609080" cy="2343150"/>
            <wp:effectExtent l="171450" t="133350" r="363220" b="304800"/>
            <wp:wrapSquare wrapText="bothSides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9080" cy="2343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</w:rPr>
          <m:t>y=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tg </m:t>
            </m:r>
            <m:r>
              <w:rPr>
                <w:rFonts w:ascii="Cambria Math" w:hAnsi="Cambria Math"/>
              </w:rPr>
              <m:t>x</m:t>
            </m:r>
          </m:e>
        </m:d>
      </m:oMath>
    </w:p>
    <w:p w:rsidR="0005064D" w:rsidRPr="000D4C97" w:rsidRDefault="0005064D" w:rsidP="0005064D">
      <w:pPr>
        <w:pStyle w:val="Odstavecseseznamem"/>
        <w:ind w:left="1440"/>
        <w:jc w:val="center"/>
      </w:pPr>
      <w:r w:rsidRPr="00F83C22">
        <w:t xml:space="preserve">Obor hodnot: </w:t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〈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;</m:t>
        </m:r>
        <m:d>
          <m:dPr>
            <m:beg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∞</m:t>
            </m:r>
          </m:e>
        </m:d>
      </m:oMath>
    </w:p>
    <w:p w:rsidR="0005064D" w:rsidRPr="0005064D" w:rsidRDefault="008174C7" w:rsidP="0005064D">
      <w:pPr>
        <w:jc w:val="both"/>
      </w:pPr>
      <w:r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617220</wp:posOffset>
            </wp:positionV>
            <wp:extent cx="6686550" cy="925195"/>
            <wp:effectExtent l="171450" t="133350" r="361950" b="313055"/>
            <wp:wrapSquare wrapText="bothSides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9251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05064D" w:rsidRPr="000D4C97" w:rsidRDefault="0005064D" w:rsidP="00EC16A2">
      <w:pPr>
        <w:pStyle w:val="Odstavecseseznamem"/>
        <w:numPr>
          <w:ilvl w:val="0"/>
          <w:numId w:val="5"/>
        </w:numPr>
        <w:ind w:left="426"/>
        <w:jc w:val="both"/>
      </w:pPr>
      <m:oMath>
        <m:r>
          <w:rPr>
            <w:rFonts w:ascii="Cambria Math" w:hAnsi="Cambria Math"/>
          </w:rPr>
          <m:t>y</m:t>
        </m:r>
        <w:bookmarkStart w:id="0" w:name="_GoBack"/>
        <w:bookmarkEnd w:id="0"/>
        <m:r>
          <w:rPr>
            <w:rFonts w:ascii="Cambria Math" w:hAnsi="Cambria Math"/>
          </w:rPr>
          <m:t>=-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4x</m:t>
                </m:r>
              </m:e>
            </m:func>
          </m:e>
        </m:d>
      </m:oMath>
    </w:p>
    <w:p w:rsidR="008174C7" w:rsidRPr="000D4C97" w:rsidRDefault="008174C7" w:rsidP="008174C7">
      <w:pPr>
        <w:pStyle w:val="Odstavecseseznamem"/>
        <w:ind w:left="1440"/>
        <w:jc w:val="center"/>
      </w:pPr>
      <w:r w:rsidRPr="00F83C22">
        <w:t xml:space="preserve">Obor hodnot: </w:t>
      </w:r>
      <m:oMath>
        <m:r>
          <w:rPr>
            <w:rFonts w:ascii="Cambria Math" w:hAnsi="Cambria Math"/>
          </w:rPr>
          <m:t>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〈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;</m:t>
        </m:r>
        <m:d>
          <m:dPr>
            <m:begChr m:val=""/>
            <m:endChr m:val="〉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</w:p>
    <w:p w:rsidR="000D4C97" w:rsidRPr="00FA031D" w:rsidRDefault="000D4C97" w:rsidP="0005064D">
      <w:pPr>
        <w:ind w:left="1080"/>
        <w:jc w:val="both"/>
      </w:pPr>
    </w:p>
    <w:sectPr w:rsidR="000D4C97" w:rsidRPr="00FA031D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E56" w:rsidRDefault="00AD3E56" w:rsidP="00CA6778">
      <w:pPr>
        <w:spacing w:before="0" w:after="0"/>
      </w:pPr>
      <w:r>
        <w:separator/>
      </w:r>
    </w:p>
  </w:endnote>
  <w:endnote w:type="continuationSeparator" w:id="0">
    <w:p w:rsidR="00AD3E56" w:rsidRDefault="00AD3E5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E56" w:rsidRDefault="00AD3E56" w:rsidP="00CA6778">
      <w:pPr>
        <w:spacing w:before="0" w:after="0"/>
      </w:pPr>
      <w:r>
        <w:separator/>
      </w:r>
    </w:p>
  </w:footnote>
  <w:footnote w:type="continuationSeparator" w:id="0">
    <w:p w:rsidR="00AD3E56" w:rsidRDefault="00AD3E5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23418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35F4D8C"/>
    <w:multiLevelType w:val="hybridMultilevel"/>
    <w:tmpl w:val="64D4A7C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6DF"/>
    <w:rsid w:val="0005064D"/>
    <w:rsid w:val="00084AD2"/>
    <w:rsid w:val="000D4C97"/>
    <w:rsid w:val="000F50DC"/>
    <w:rsid w:val="0015164B"/>
    <w:rsid w:val="0017080B"/>
    <w:rsid w:val="00235DCF"/>
    <w:rsid w:val="00247D1D"/>
    <w:rsid w:val="00252D2D"/>
    <w:rsid w:val="00281EB3"/>
    <w:rsid w:val="00375125"/>
    <w:rsid w:val="003C040B"/>
    <w:rsid w:val="003D1D48"/>
    <w:rsid w:val="00440085"/>
    <w:rsid w:val="00441154"/>
    <w:rsid w:val="004513CC"/>
    <w:rsid w:val="004B0AD8"/>
    <w:rsid w:val="00565C78"/>
    <w:rsid w:val="0059005D"/>
    <w:rsid w:val="005D4579"/>
    <w:rsid w:val="006347FB"/>
    <w:rsid w:val="006515B1"/>
    <w:rsid w:val="006516F6"/>
    <w:rsid w:val="00666590"/>
    <w:rsid w:val="00684206"/>
    <w:rsid w:val="006F6065"/>
    <w:rsid w:val="007269D6"/>
    <w:rsid w:val="008174C7"/>
    <w:rsid w:val="00947E9C"/>
    <w:rsid w:val="009576DF"/>
    <w:rsid w:val="009C0200"/>
    <w:rsid w:val="009C77DA"/>
    <w:rsid w:val="00A274CC"/>
    <w:rsid w:val="00AD3E56"/>
    <w:rsid w:val="00B87A97"/>
    <w:rsid w:val="00BC03E6"/>
    <w:rsid w:val="00BD446E"/>
    <w:rsid w:val="00CA6778"/>
    <w:rsid w:val="00CA68AF"/>
    <w:rsid w:val="00EC16A2"/>
    <w:rsid w:val="00F23263"/>
    <w:rsid w:val="00F83C22"/>
    <w:rsid w:val="00FA031D"/>
    <w:rsid w:val="00FB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49</TotalTime>
  <Pages>4</Pages>
  <Words>69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Lucie Havrdova</cp:lastModifiedBy>
  <cp:revision>5</cp:revision>
  <cp:lastPrinted>2013-04-05T06:10:00Z</cp:lastPrinted>
  <dcterms:created xsi:type="dcterms:W3CDTF">2013-03-08T17:42:00Z</dcterms:created>
  <dcterms:modified xsi:type="dcterms:W3CDTF">2013-04-05T06:12:00Z</dcterms:modified>
</cp:coreProperties>
</file>