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4C9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Průběhy goniometrických funkcí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65C78" w:rsidRDefault="000D4C97" w:rsidP="00565C78">
      <w:pPr>
        <w:ind w:left="720"/>
        <w:jc w:val="both"/>
      </w:pPr>
      <w:r>
        <w:lastRenderedPageBreak/>
        <w:t>Sestavte grafy funkcí odvozených z goniometrických funkcí a určete jejich obory hodnot:</w:t>
      </w:r>
    </w:p>
    <w:p w:rsidR="000D4C97" w:rsidRPr="000D4C97" w:rsidRDefault="000D4C97" w:rsidP="000D4C97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+1</m:t>
            </m:r>
          </m:e>
        </m:func>
      </m:oMath>
    </w:p>
    <w:p w:rsidR="000D4C97" w:rsidRPr="000D4C97" w:rsidRDefault="000D4C97" w:rsidP="000D4C97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y=0,5∙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</m:func>
      </m:oMath>
    </w:p>
    <w:p w:rsidR="000D4C97" w:rsidRPr="000D4C97" w:rsidRDefault="000D4C97" w:rsidP="000D4C97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0,5x-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</m:func>
      </m:oMath>
    </w:p>
    <w:p w:rsidR="000D4C97" w:rsidRPr="000D4C97" w:rsidRDefault="000D4C97" w:rsidP="000D4C97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</m:oMath>
    </w:p>
    <w:p w:rsidR="000D4C97" w:rsidRPr="000D4C97" w:rsidRDefault="000D4C97" w:rsidP="000D4C97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y=-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4x</m:t>
                </m:r>
              </m:e>
            </m:func>
          </m:e>
        </m:d>
      </m:oMath>
    </w:p>
    <w:p w:rsidR="000D4C97" w:rsidRPr="00B107B8" w:rsidRDefault="000D4C97" w:rsidP="000D4C97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tg </m:t>
            </m:r>
            <m:r>
              <w:rPr>
                <w:rFonts w:ascii="Cambria Math" w:hAnsi="Cambria Math"/>
              </w:rPr>
              <m:t>x</m:t>
            </m:r>
          </m:e>
        </m:d>
      </m:oMath>
    </w:p>
    <w:p w:rsidR="00B107B8" w:rsidRDefault="00B107B8" w:rsidP="00B107B8">
      <w:pPr>
        <w:jc w:val="both"/>
      </w:pPr>
    </w:p>
    <w:p w:rsidR="00B107B8" w:rsidRPr="00FA031D" w:rsidRDefault="00B107B8" w:rsidP="00B107B8">
      <w:pPr>
        <w:ind w:left="708"/>
        <w:jc w:val="both"/>
      </w:pPr>
      <w:r>
        <w:t>Své výsledky pravidelně kontrolujte na webové stránce www.desmos.com/calculator.</w:t>
      </w:r>
    </w:p>
    <w:sectPr w:rsidR="00B107B8" w:rsidRPr="00FA031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044" w:rsidRDefault="001E5044" w:rsidP="00CA6778">
      <w:pPr>
        <w:spacing w:before="0" w:after="0"/>
      </w:pPr>
      <w:r>
        <w:separator/>
      </w:r>
    </w:p>
  </w:endnote>
  <w:endnote w:type="continuationSeparator" w:id="0">
    <w:p w:rsidR="001E5044" w:rsidRDefault="001E504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044" w:rsidRDefault="001E5044" w:rsidP="00CA6778">
      <w:pPr>
        <w:spacing w:before="0" w:after="0"/>
      </w:pPr>
      <w:r>
        <w:separator/>
      </w:r>
    </w:p>
  </w:footnote>
  <w:footnote w:type="continuationSeparator" w:id="0">
    <w:p w:rsidR="001E5044" w:rsidRDefault="001E504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F4D8C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0D4C97"/>
    <w:rsid w:val="0015164B"/>
    <w:rsid w:val="0017080B"/>
    <w:rsid w:val="001E5044"/>
    <w:rsid w:val="00235DCF"/>
    <w:rsid w:val="00247D1D"/>
    <w:rsid w:val="00252D2D"/>
    <w:rsid w:val="00281EB3"/>
    <w:rsid w:val="00375125"/>
    <w:rsid w:val="003C040B"/>
    <w:rsid w:val="003D1D48"/>
    <w:rsid w:val="00440085"/>
    <w:rsid w:val="00441154"/>
    <w:rsid w:val="004513CC"/>
    <w:rsid w:val="004B0AD8"/>
    <w:rsid w:val="00565C78"/>
    <w:rsid w:val="0059005D"/>
    <w:rsid w:val="005D4579"/>
    <w:rsid w:val="006347FB"/>
    <w:rsid w:val="006515B1"/>
    <w:rsid w:val="006516F6"/>
    <w:rsid w:val="00666590"/>
    <w:rsid w:val="00684206"/>
    <w:rsid w:val="006F6065"/>
    <w:rsid w:val="007269D6"/>
    <w:rsid w:val="00916D69"/>
    <w:rsid w:val="00947E9C"/>
    <w:rsid w:val="009576DF"/>
    <w:rsid w:val="009C0200"/>
    <w:rsid w:val="009C77DA"/>
    <w:rsid w:val="00A274CC"/>
    <w:rsid w:val="00B107B8"/>
    <w:rsid w:val="00B87A97"/>
    <w:rsid w:val="00BD446E"/>
    <w:rsid w:val="00CA6778"/>
    <w:rsid w:val="00CA68AF"/>
    <w:rsid w:val="00E72D6E"/>
    <w:rsid w:val="00F23263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</TotalTime>
  <Pages>2</Pages>
  <Words>47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Josef</cp:lastModifiedBy>
  <cp:revision>3</cp:revision>
  <dcterms:created xsi:type="dcterms:W3CDTF">2013-03-08T17:27:00Z</dcterms:created>
  <dcterms:modified xsi:type="dcterms:W3CDTF">2013-03-09T21:15:00Z</dcterms:modified>
</cp:coreProperties>
</file>