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D6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Sinová a k</w:t>
      </w:r>
      <w:r w:rsidR="002742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osinová věta</w:t>
      </w:r>
    </w:p>
    <w:p w:rsidR="000709CB" w:rsidRPr="000709CB" w:rsidRDefault="00694D6F" w:rsidP="000709CB">
      <w:pPr>
        <w:pStyle w:val="Odstavecseseznamem"/>
        <w:numPr>
          <w:ilvl w:val="0"/>
          <w:numId w:val="7"/>
        </w:numPr>
        <w:spacing w:before="0" w:after="200" w:line="276" w:lineRule="auto"/>
      </w:pPr>
      <w:r w:rsidRPr="000709CB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32E74" w:rsidRDefault="00B32E74" w:rsidP="00BC215D">
      <w:pPr>
        <w:pStyle w:val="Odstavecseseznamem"/>
        <w:numPr>
          <w:ilvl w:val="0"/>
          <w:numId w:val="8"/>
        </w:numPr>
        <w:spacing w:before="0" w:after="200" w:line="276" w:lineRule="auto"/>
      </w:pPr>
      <w:r>
        <w:lastRenderedPageBreak/>
        <w:t>Vypočítejte největší a nejmenší úhel v trojúhelníku o stranách 7 cm, 11 cm a 15 cm.</w:t>
      </w:r>
    </w:p>
    <w:p w:rsidR="005F5387" w:rsidRDefault="005F5387" w:rsidP="005F5387">
      <w:pPr>
        <w:pStyle w:val="Odstavecseseznamem"/>
        <w:spacing w:before="0" w:after="200" w:line="276" w:lineRule="auto"/>
        <w:ind w:left="360"/>
      </w:pPr>
    </w:p>
    <w:p w:rsidR="001E3A16" w:rsidRPr="001E3A16" w:rsidRDefault="001E3A16" w:rsidP="001E3A16">
      <w:pPr>
        <w:pStyle w:val="Odstavecseseznamem"/>
        <w:tabs>
          <w:tab w:val="left" w:pos="5103"/>
        </w:tabs>
        <w:spacing w:before="0" w:after="200" w:line="276" w:lineRule="auto"/>
        <w:ind w:left="360"/>
        <w:rPr>
          <w:rFonts w:eastAsiaTheme="minorEastAsia"/>
        </w:rPr>
      </w:pP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-2∙11∙7∙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γ</m:t>
            </m:r>
          </m:e>
        </m:func>
      </m:oMath>
    </w:p>
    <w:p w:rsidR="005F5387" w:rsidRDefault="007D3899" w:rsidP="001E3A16">
      <w:pPr>
        <w:pStyle w:val="Odstavecseseznamem"/>
        <w:tabs>
          <w:tab w:val="left" w:pos="5103"/>
        </w:tabs>
        <w:spacing w:before="0" w:after="200" w:line="276" w:lineRule="auto"/>
        <w:ind w:left="360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76.05pt;margin-top:2.95pt;width:24pt;height:29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" filled="f" stroked="f">
            <v:textbox>
              <w:txbxContent>
                <w:p w:rsidR="001E3A16" w:rsidRDefault="001E3A16" w:rsidP="001E3A16">
                  <w:r>
                    <w:rPr>
                      <w:rFonts w:cs="Arial"/>
                    </w:rPr>
                    <w:t>γ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Volný tvar 28" o:spid="_x0000_s1072" style="position:absolute;left:0;text-align:left;margin-left:76.05pt;margin-top:8.6pt;width:19.5pt;height:3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4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" path="m,28575c50800,40481,101600,52387,142875,47625,184150,42863,215900,21431,247650,e" filled="f" strokecolor="black [3040]">
            <v:path arrowok="t" o:connecttype="custom" o:connectlocs="0,28575;142875,47625;247650,0" o:connectangles="0,0,0"/>
          </v:shape>
        </w:pict>
      </w:r>
      <w:r>
        <w:rPr>
          <w:noProof/>
          <w:lang w:eastAsia="cs-CZ"/>
        </w:rPr>
        <w:pict>
          <v:shape id="_x0000_s1027" type="#_x0000_t202" style="position:absolute;left:0;text-align:left;margin-left:20.3pt;margin-top:13.85pt;width:51.25pt;height:31.85pt;z-index:2517002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" filled="f" stroked="f">
            <v:textbox style="mso-fit-shape-to-text:t">
              <w:txbxContent>
                <w:p w:rsidR="005F5387" w:rsidRDefault="005F5387" w:rsidP="005F5387">
                  <w:r>
                    <w:t>7 cm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8" type="#_x0000_t202" style="position:absolute;left:0;text-align:left;margin-left:135.2pt;margin-top:9.35pt;width:51.25pt;height:31.8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" filled="f" stroked="f">
            <v:textbox style="mso-fit-shape-to-text:t">
              <w:txbxContent>
                <w:p w:rsidR="005F5387" w:rsidRDefault="005F5387" w:rsidP="005F5387">
                  <w:r>
                    <w:t>11 cm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group id="Group 56" o:spid="_x0000_s1069" style="position:absolute;left:0;text-align:left;margin-left:26pt;margin-top:1.85pt;width:183pt;height:68.25pt;z-index:251696128" coordorigin="1890,3870" coordsize="3660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3" o:spid="_x0000_s1071" type="#_x0000_t32" style="position:absolute;left:1890;top:5235;width:36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54" o:spid="_x0000_s1070" type="#_x0000_t32" style="position:absolute;left:3054;top:3870;width:2496;height:136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JtEsQAAADbAAAADwAAAGRycy9kb3ducmV2LnhtbESPQWvCQBCF7wX/wzKCl6KbCi0lukpQ&#10;CiKINRW8DtkxiWZnQ3bV+O87h0JvM7w3730zX/auUXfqQu3ZwNskAUVceFtzaeD48zX+BBUissXG&#10;Mxl4UoDlYvAyx9T6Bx/onsdSSQiHFA1UMbap1qGoyGGY+JZYtLPvHEZZu1LbDh8S7ho9TZIP7bBm&#10;aaiwpVVFxTW/OQNx97p9vxz2+yxnXmff29M1W52MGQ37bAYqUh//zX/XGyv4Aiu/yAB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Mm0SxAAAANsAAAAPAAAAAAAAAAAA&#10;AAAAAKECAABkcnMvZG93bnJldi54bWxQSwUGAAAAAAQABAD5AAAAkgMAAAAA&#10;"/>
            <v:shape id="AutoShape 55" o:spid="_x0000_s1029" type="#_x0000_t32" style="position:absolute;left:1890;top:3870;width:1164;height:13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</v:group>
        </w:pict>
      </w:r>
      <w:r w:rsidR="001E3A16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γ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2∙11∙7</m:t>
            </m:r>
          </m:den>
        </m:f>
      </m:oMath>
    </w:p>
    <w:p w:rsidR="001E3A16" w:rsidRPr="001E3A16" w:rsidRDefault="001E3A16" w:rsidP="001E3A16">
      <w:pPr>
        <w:pStyle w:val="Odstavecseseznamem"/>
        <w:tabs>
          <w:tab w:val="left" w:pos="5103"/>
        </w:tabs>
        <w:spacing w:before="0" w:after="200" w:line="276" w:lineRule="auto"/>
        <w:ind w:left="360"/>
        <w:rPr>
          <w:rFonts w:eastAsiaTheme="minorEastAsia"/>
        </w:rPr>
      </w:pP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γ</m:t>
            </m:r>
          </m:e>
        </m:func>
        <m:r>
          <w:rPr>
            <w:rFonts w:ascii="Cambria Math" w:hAnsi="Cambria Math"/>
          </w:rPr>
          <m:t>=-0,357</m:t>
        </m:r>
      </m:oMath>
    </w:p>
    <w:p w:rsidR="005F5387" w:rsidRDefault="007D3899" w:rsidP="005F5387">
      <w:pPr>
        <w:pStyle w:val="Odstavecseseznamem"/>
        <w:spacing w:before="0" w:after="200" w:line="276" w:lineRule="auto"/>
        <w:ind w:left="360"/>
      </w:pPr>
      <w:r>
        <w:rPr>
          <w:noProof/>
          <w:lang w:eastAsia="cs-CZ"/>
        </w:rPr>
        <w:pict>
          <v:shape id="_x0000_s1068" type="#_x0000_t202" style="position:absolute;left:0;text-align:left;margin-left:150.9pt;margin-top:9pt;width:24pt;height:29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" filled="f" stroked="f">
            <v:textbox>
              <w:txbxContent>
                <w:p w:rsidR="001E3A16" w:rsidRDefault="001E3A16" w:rsidP="001E3A16">
                  <w:r>
                    <w:rPr>
                      <w:rFonts w:cs="Arial"/>
                    </w:rPr>
                    <w:t>β</w:t>
                  </w:r>
                </w:p>
              </w:txbxContent>
            </v:textbox>
          </v:shape>
        </w:pict>
      </w:r>
    </w:p>
    <w:p w:rsidR="005F5387" w:rsidRPr="00FE147E" w:rsidRDefault="007D3899" w:rsidP="00FE147E">
      <w:pPr>
        <w:pStyle w:val="Odstavecseseznamem"/>
        <w:tabs>
          <w:tab w:val="left" w:pos="5103"/>
        </w:tabs>
        <w:spacing w:before="0" w:after="200" w:line="276" w:lineRule="auto"/>
        <w:ind w:left="360"/>
        <w:rPr>
          <w:b/>
        </w:rPr>
      </w:pPr>
      <w:r w:rsidRPr="007D3899">
        <w:rPr>
          <w:noProof/>
          <w:lang w:eastAsia="cs-CZ"/>
        </w:rPr>
        <w:pict>
          <v:shape id="Volný tvar 26" o:spid="_x0000_s1067" style="position:absolute;left:0;text-align:left;margin-left:172.05pt;margin-top:1.7pt;width:5.25pt;height:17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6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" path="m,219075c3969,175418,7938,131762,19050,95250,30162,58738,48418,29369,66675,e" filled="f" strokecolor="black [3040]">
            <v:path arrowok="t" o:connecttype="custom" o:connectlocs="0,219075;19050,95250;66675,0" o:connectangles="0,0,0"/>
          </v:shape>
        </w:pict>
      </w:r>
      <w:r w:rsidR="00FE147E">
        <w:tab/>
      </w:r>
      <m:oMath>
        <m:r>
          <m:rPr>
            <m:sty m:val="bi"/>
          </m:rPr>
          <w:rPr>
            <w:rFonts w:ascii="Cambria Math" w:hAnsi="Cambria Math"/>
          </w:rPr>
          <m:t>γ=111°</m:t>
        </m:r>
      </m:oMath>
    </w:p>
    <w:p w:rsidR="005F5387" w:rsidRDefault="007D3899" w:rsidP="005F5387">
      <w:pPr>
        <w:pStyle w:val="Odstavecseseznamem"/>
        <w:spacing w:before="0" w:after="200" w:line="276" w:lineRule="auto"/>
        <w:ind w:left="360"/>
      </w:pPr>
      <w:r>
        <w:rPr>
          <w:noProof/>
          <w:lang w:eastAsia="cs-CZ"/>
        </w:rPr>
        <w:pict>
          <v:shape id="_x0000_s1030" type="#_x0000_t202" style="position:absolute;left:0;text-align:left;margin-left:79.55pt;margin-top:4.1pt;width:51.25pt;height:31.8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" filled="f" stroked="f">
            <v:textbox style="mso-fit-shape-to-text:t">
              <w:txbxContent>
                <w:p w:rsidR="005F5387" w:rsidRDefault="005F5387">
                  <w:r>
                    <w:t>15 cm</w:t>
                  </w:r>
                </w:p>
              </w:txbxContent>
            </v:textbox>
          </v:shape>
        </w:pict>
      </w:r>
    </w:p>
    <w:p w:rsidR="005F5387" w:rsidRDefault="00FE147E" w:rsidP="00FE147E">
      <w:pPr>
        <w:pStyle w:val="Odstavecseseznamem"/>
        <w:tabs>
          <w:tab w:val="left" w:pos="5103"/>
        </w:tabs>
        <w:spacing w:before="0" w:after="200" w:line="276" w:lineRule="auto"/>
        <w:ind w:left="360"/>
      </w:pP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-2∙11∙15∙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β</m:t>
            </m:r>
          </m:e>
        </m:func>
      </m:oMath>
    </w:p>
    <w:p w:rsidR="00FE147E" w:rsidRDefault="00FE147E" w:rsidP="00FE147E">
      <w:pPr>
        <w:pStyle w:val="Odstavecseseznamem"/>
        <w:tabs>
          <w:tab w:val="left" w:pos="5103"/>
        </w:tabs>
        <w:spacing w:before="0" w:after="200" w:line="276" w:lineRule="auto"/>
        <w:ind w:left="360"/>
      </w:pP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β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2∙11∙15</m:t>
            </m:r>
          </m:den>
        </m:f>
      </m:oMath>
    </w:p>
    <w:p w:rsidR="005F5387" w:rsidRDefault="00FE147E" w:rsidP="00FE147E">
      <w:pPr>
        <w:pStyle w:val="Odstavecseseznamem"/>
        <w:tabs>
          <w:tab w:val="left" w:pos="5103"/>
        </w:tabs>
        <w:spacing w:before="0" w:after="200" w:line="276" w:lineRule="auto"/>
        <w:ind w:left="360"/>
        <w:rPr>
          <w:rFonts w:eastAsiaTheme="minorEastAsia"/>
        </w:rPr>
      </w:pPr>
      <w: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β</m:t>
            </m:r>
          </m:e>
        </m:func>
        <m:r>
          <w:rPr>
            <w:rFonts w:ascii="Cambria Math" w:hAnsi="Cambria Math"/>
          </w:rPr>
          <m:t>=0,9</m:t>
        </m:r>
      </m:oMath>
    </w:p>
    <w:p w:rsidR="00A821BC" w:rsidRDefault="00A821BC" w:rsidP="00FE147E">
      <w:pPr>
        <w:pStyle w:val="Odstavecseseznamem"/>
        <w:tabs>
          <w:tab w:val="left" w:pos="5103"/>
        </w:tabs>
        <w:spacing w:before="0" w:after="200" w:line="276" w:lineRule="auto"/>
        <w:ind w:left="360"/>
      </w:pPr>
    </w:p>
    <w:p w:rsidR="005F5387" w:rsidRPr="00A821BC" w:rsidRDefault="00FE147E" w:rsidP="00FE147E">
      <w:pPr>
        <w:pStyle w:val="Odstavecseseznamem"/>
        <w:tabs>
          <w:tab w:val="left" w:pos="5103"/>
        </w:tabs>
        <w:spacing w:before="0" w:after="200" w:line="276" w:lineRule="auto"/>
        <w:ind w:left="360"/>
        <w:rPr>
          <w:b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β=25,8°</m:t>
        </m:r>
      </m:oMath>
    </w:p>
    <w:p w:rsidR="005F5387" w:rsidRDefault="005F5387" w:rsidP="005F5387">
      <w:pPr>
        <w:pStyle w:val="Odstavecseseznamem"/>
        <w:spacing w:before="0" w:after="200" w:line="276" w:lineRule="auto"/>
        <w:ind w:left="360"/>
      </w:pPr>
    </w:p>
    <w:p w:rsidR="002A43C4" w:rsidRDefault="002A43C4" w:rsidP="00BC215D">
      <w:pPr>
        <w:pStyle w:val="Odstavecseseznamem"/>
        <w:numPr>
          <w:ilvl w:val="0"/>
          <w:numId w:val="8"/>
        </w:numPr>
        <w:spacing w:before="0" w:after="200" w:line="276" w:lineRule="auto"/>
      </w:pPr>
      <w:r>
        <w:t xml:space="preserve">Z rozhledny </w:t>
      </w:r>
      <w:proofErr w:type="gramStart"/>
      <w:r>
        <w:t>Semenec</w:t>
      </w:r>
      <w:proofErr w:type="gramEnd"/>
      <w:r>
        <w:t xml:space="preserve"> u Týna nad Vltavou </w:t>
      </w:r>
      <w:proofErr w:type="gramStart"/>
      <w:r>
        <w:t>můžeme</w:t>
      </w:r>
      <w:proofErr w:type="gramEnd"/>
      <w:r>
        <w:t xml:space="preserve"> </w:t>
      </w:r>
      <w:r w:rsidR="0064124F">
        <w:t>z</w:t>
      </w:r>
      <w:r>
        <w:t xml:space="preserve">hlédnout </w:t>
      </w:r>
      <w:proofErr w:type="gramStart"/>
      <w:r>
        <w:t>tok</w:t>
      </w:r>
      <w:proofErr w:type="gramEnd"/>
      <w:r>
        <w:t xml:space="preserve"> naš</w:t>
      </w:r>
      <w:r w:rsidR="00804768">
        <w:t>í</w:t>
      </w:r>
      <w:r>
        <w:t xml:space="preserve"> nejdelší řeky</w:t>
      </w:r>
      <w:r w:rsidR="00BC215D">
        <w:t xml:space="preserve">. </w:t>
      </w:r>
      <w:r>
        <w:t xml:space="preserve">Určete </w:t>
      </w:r>
      <w:r w:rsidR="009B6747">
        <w:t>šířku řeky Vltavy</w:t>
      </w:r>
      <w:r>
        <w:t xml:space="preserve">, pokud se na jeden její břeh díváte pod hloubkovým úhlem </w:t>
      </w:r>
      <w:r w:rsidR="007520A9">
        <w:t>35</w:t>
      </w:r>
      <w:r>
        <w:t xml:space="preserve">°, na druhý břeh </w:t>
      </w:r>
      <w:r w:rsidR="0064124F">
        <w:t xml:space="preserve">pod úhlem </w:t>
      </w:r>
      <w:r w:rsidR="00BC215D">
        <w:t>20</w:t>
      </w:r>
      <w:r w:rsidR="0064124F">
        <w:t xml:space="preserve">°. </w:t>
      </w:r>
      <w:r w:rsidR="009B6747">
        <w:t>Vzdálenost k bližšímu břehu řeky je 1</w:t>
      </w:r>
      <w:r w:rsidR="002052E7">
        <w:t>19</w:t>
      </w:r>
      <w:r w:rsidR="009B6747">
        <w:t xml:space="preserve"> m, ke vzdálenějšímu břehu je 200 m.</w:t>
      </w:r>
    </w:p>
    <w:p w:rsidR="007A7F74" w:rsidRDefault="007A7F74" w:rsidP="007A7F74">
      <w:pPr>
        <w:pStyle w:val="Odstavecseseznamem"/>
        <w:spacing w:before="0" w:after="200" w:line="276" w:lineRule="auto"/>
        <w:ind w:left="360"/>
      </w:pPr>
      <w:r>
        <w:t>Výsledek zaokrouhlete na celé metry.</w:t>
      </w:r>
    </w:p>
    <w:p w:rsidR="004E07E0" w:rsidRDefault="004E07E0" w:rsidP="004E07E0">
      <w:pPr>
        <w:pStyle w:val="Odstavecseseznamem"/>
        <w:spacing w:before="0" w:after="200" w:line="276" w:lineRule="auto"/>
        <w:ind w:left="360"/>
      </w:pPr>
      <w:r>
        <w:t>Jaká je vzdálenost rozhledny od břehu řeky na turistické mapě s měřítkem 1 : 5 000?</w:t>
      </w:r>
    </w:p>
    <w:p w:rsidR="00BC215D" w:rsidRDefault="007D3899" w:rsidP="000709CB">
      <w:pPr>
        <w:spacing w:before="0" w:after="200" w:line="276" w:lineRule="auto"/>
      </w:pPr>
      <w:r>
        <w:rPr>
          <w:noProof/>
          <w:lang w:eastAsia="cs-CZ"/>
        </w:rPr>
        <w:pict>
          <v:shape id="_x0000_s1031" type="#_x0000_t202" style="position:absolute;margin-left:246.7pt;margin-top:3.9pt;width:61.5pt;height:29.2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" filled="f" stroked="f">
            <v:textbox>
              <w:txbxContent>
                <w:p w:rsidR="00E62089" w:rsidRPr="009A5D3B" w:rsidRDefault="00E62089" w:rsidP="00E62089">
                  <w:pPr>
                    <w:rPr>
                      <w:b/>
                    </w:rPr>
                  </w:pPr>
                  <w:r>
                    <w:rPr>
                      <w:rFonts w:cs="Arial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2" type="#_x0000_t202" style="position:absolute;margin-left:170.5pt;margin-top:23.45pt;width:38.25pt;height:29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PzwQIAAMY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" filled="f" stroked="f">
            <v:textbox>
              <w:txbxContent>
                <w:p w:rsidR="00954C19" w:rsidRDefault="00954C19" w:rsidP="00954C19">
                  <w:r>
                    <w:rPr>
                      <w:rFonts w:cs="Arial"/>
                    </w:rPr>
                    <w:t>20°</w:t>
                  </w:r>
                </w:p>
              </w:txbxContent>
            </v:textbox>
          </v:shape>
        </w:pict>
      </w:r>
    </w:p>
    <w:p w:rsidR="00BC215D" w:rsidRDefault="007D3899" w:rsidP="000709CB">
      <w:pPr>
        <w:spacing w:before="0" w:after="200" w:line="276" w:lineRule="auto"/>
      </w:pPr>
      <w:r>
        <w:rPr>
          <w:noProof/>
          <w:lang w:eastAsia="cs-CZ"/>
        </w:rPr>
        <w:pict>
          <v:line id="Přímá spojnice 304" o:spid="_x0000_s1066" style="position:absolute;z-index:251727872;visibility:visible;mso-width-relative:margin" from="121.05pt,4.15pt" to="339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cs-CZ"/>
        </w:rPr>
        <w:pict>
          <v:line id="Přímá spojnice 302" o:spid="_x0000_s1065" style="position:absolute;flip:y;z-index:251723776;visibility:visible" from="339.45pt,3.4pt" to="339.45pt,1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" strokecolor="black [3040]">
            <v:stroke dashstyle="3 1"/>
          </v:line>
        </w:pict>
      </w:r>
      <w:r>
        <w:rPr>
          <w:noProof/>
          <w:lang w:eastAsia="cs-CZ"/>
        </w:rPr>
        <w:pict>
          <v:shape id="_x0000_s1033" type="#_x0000_t202" style="position:absolute;margin-left:191.8pt;margin-top:12.4pt;width:39pt;height:29.2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" filled="f" stroked="f">
            <v:textbox>
              <w:txbxContent>
                <w:p w:rsidR="00954C19" w:rsidRDefault="00954C19" w:rsidP="00954C19">
                  <w:r>
                    <w:rPr>
                      <w:rFonts w:cs="Arial"/>
                    </w:rPr>
                    <w:t>35°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Volný tvar 293" o:spid="_x0000_s1064" style="position:absolute;margin-left:184.8pt;margin-top:4.15pt;width:15pt;height:24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" path="m,304800c60325,254000,120650,203200,152400,152400,184150,101600,187325,50800,190500,e" filled="f" strokecolor="black [3040]">
            <v:path arrowok="t" o:connecttype="custom" o:connectlocs="0,304800;152400,152400;190500,0" o:connectangles="0,0,0"/>
          </v:shape>
        </w:pict>
      </w:r>
      <w:r>
        <w:rPr>
          <w:noProof/>
          <w:lang w:eastAsia="cs-CZ"/>
        </w:rPr>
        <w:pict>
          <v:shape id="Volný tvar 292" o:spid="_x0000_s1063" style="position:absolute;margin-left:192.3pt;margin-top:4.15pt;width:27.45pt;height:47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8399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" path="m,600075c61912,565150,123825,530225,171450,485775v47625,-44450,85725,-92075,114300,-152400c314325,273050,333375,179387,342900,123825v9525,-55562,4762,-89694,,-123825e" filled="f" strokecolor="black [3040]">
            <v:path arrowok="t" o:connecttype="custom" o:connectlocs="0,600075;171450,485775;285750,333375;342900,123825;342900,0" o:connectangles="0,0,0,0,0"/>
          </v:shape>
        </w:pict>
      </w:r>
      <w:r>
        <w:rPr>
          <w:noProof/>
          <w:lang w:eastAsia="cs-CZ"/>
        </w:rPr>
        <w:pict>
          <v:rect id="Rectangle 41" o:spid="_x0000_s1062" style="position:absolute;margin-left:96pt;margin-top:3.6pt;width:25.65pt;height:85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" fillcolor="#666 [1936]" strokecolor="black [3200]" strokeweight="1pt">
            <v:fill color2="black [3200]" focus="50%" type="gradient"/>
            <v:shadow on="t" color="#7f7f7f [1601]" offset="1pt"/>
          </v:rect>
        </w:pict>
      </w:r>
      <w:r>
        <w:rPr>
          <w:noProof/>
          <w:lang w:eastAsia="cs-CZ"/>
        </w:rPr>
        <w:pict>
          <v:shape id="AutoShape 33" o:spid="_x0000_s1061" type="#_x0000_t32" style="position:absolute;margin-left:120.9pt;margin-top:3.6pt;width:218.4pt;height:145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 id="AutoShape 39" o:spid="_x0000_s1060" type="#_x0000_t32" style="position:absolute;margin-left:120.9pt;margin-top:3.6pt;width:365.4pt;height:145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" strokecolor="#c0504d [3205]" strokeweight="2.25pt">
            <v:stroke dashstyle="dash"/>
            <v:shadow color="#868686"/>
          </v:shape>
        </w:pict>
      </w:r>
      <w:r>
        <w:rPr>
          <w:noProof/>
          <w:lang w:eastAsia="cs-CZ"/>
        </w:rPr>
        <w:pict>
          <v:shape id="AutoShape 40" o:spid="_x0000_s1059" type="#_x0000_t32" style="position:absolute;margin-left:120.9pt;margin-top:3.6pt;width:337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" strokecolor="black [3200]" strokeweight="1pt">
            <v:stroke dashstyle="dash"/>
            <v:shadow color="#868686"/>
          </v:shape>
        </w:pict>
      </w:r>
    </w:p>
    <w:p w:rsidR="00BC215D" w:rsidRDefault="007D3899" w:rsidP="000709CB">
      <w:pPr>
        <w:spacing w:before="0" w:after="200" w:line="276" w:lineRule="auto"/>
      </w:pPr>
      <w:r>
        <w:rPr>
          <w:noProof/>
          <w:lang w:eastAsia="cs-CZ"/>
        </w:rPr>
        <w:pict>
          <v:shape id="_x0000_s1034" type="#_x0000_t202" style="position:absolute;margin-left:238.8pt;margin-top:3.6pt;width:61.5pt;height:29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GxdwgIAAMY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" filled="f" stroked="f">
            <v:textbox>
              <w:txbxContent>
                <w:p w:rsidR="009A5D3B" w:rsidRDefault="009A5D3B" w:rsidP="009A5D3B">
                  <w:r>
                    <w:rPr>
                      <w:rFonts w:cs="Arial"/>
                    </w:rPr>
                    <w:t>200 m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5" type="#_x0000_t202" style="position:absolute;margin-left:202.05pt;margin-top:13.35pt;width:34.5pt;height:29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eJwgIAAMY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" filled="f" stroked="f">
            <v:textbox>
              <w:txbxContent>
                <w:p w:rsidR="00954C19" w:rsidRDefault="004F08C0" w:rsidP="00954C19">
                  <w:r>
                    <w:rPr>
                      <w:rFonts w:cs="Arial"/>
                    </w:rPr>
                    <w:t>1</w:t>
                  </w:r>
                  <w:r w:rsidR="00954C19">
                    <w:rPr>
                      <w:rFonts w:cs="Arial"/>
                    </w:rPr>
                    <w:t>5°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Volný tvar 294" o:spid="_x0000_s1058" style="position:absolute;margin-left:215.55pt;margin-top:23.85pt;width:16.5pt;height:17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" path="m,219075c53975,184943,107950,150812,142875,114300,177800,77788,193675,38894,209550,e" filled="f" strokecolor="black [3040]">
            <v:path arrowok="t" o:connecttype="custom" o:connectlocs="0,219075;142875,114300;209550,0" o:connectangles="0,0,0"/>
          </v:shape>
        </w:pict>
      </w:r>
    </w:p>
    <w:p w:rsidR="00BC215D" w:rsidRDefault="007D3899" w:rsidP="000709CB">
      <w:pPr>
        <w:spacing w:before="0" w:after="200" w:line="276" w:lineRule="auto"/>
      </w:pPr>
      <w:r>
        <w:rPr>
          <w:noProof/>
          <w:lang w:eastAsia="cs-CZ"/>
        </w:rPr>
        <w:pict>
          <v:shape id="_x0000_s1036" type="#_x0000_t202" style="position:absolute;margin-left:185.2pt;margin-top:18.05pt;width:61.5pt;height:29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hyBwgIAAMc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" filled="f" stroked="f">
            <v:textbox>
              <w:txbxContent>
                <w:p w:rsidR="009A5D3B" w:rsidRDefault="009A5D3B" w:rsidP="009A5D3B">
                  <w:r>
                    <w:rPr>
                      <w:rFonts w:cs="Arial"/>
                    </w:rPr>
                    <w:t>1</w:t>
                  </w:r>
                  <w:r w:rsidR="00F27701">
                    <w:rPr>
                      <w:rFonts w:cs="Arial"/>
                    </w:rPr>
                    <w:t>19</w:t>
                  </w:r>
                  <w:r>
                    <w:rPr>
                      <w:rFonts w:cs="Arial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Arc 24" o:spid="_x0000_s1057" style="position:absolute;margin-left:15.75pt;margin-top:2.7pt;width:193.25pt;height:195pt;rotation:-45;z-index:251682816;visibility:visible" coordsize="21289,214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" adj="0,,0" path="m2918,nfc12259,1274,19694,8458,21288,17749em2918,nsc12259,1274,19694,8458,21288,17749l,21402,2918,xe" filled="f">
            <v:stroke joinstyle="round"/>
            <v:formulas/>
            <v:path arrowok="t" o:extrusionok="f" o:connecttype="custom" o:connectlocs="336513,0;2454275,2053799;0,2476500" o:connectangles="0,0,0"/>
          </v:shape>
        </w:pict>
      </w:r>
      <w:r w:rsidR="00BC215D">
        <w:br/>
      </w:r>
      <w:r w:rsidR="00BC215D">
        <w:br/>
      </w:r>
    </w:p>
    <w:p w:rsidR="004E07E0" w:rsidRDefault="004E07E0">
      <w:pPr>
        <w:spacing w:before="0" w:after="200" w:line="276" w:lineRule="auto"/>
      </w:pPr>
    </w:p>
    <w:p w:rsidR="004E07E0" w:rsidRDefault="007D3899">
      <w:pPr>
        <w:spacing w:before="0" w:after="200" w:line="276" w:lineRule="auto"/>
      </w:pPr>
      <w:r>
        <w:rPr>
          <w:noProof/>
          <w:lang w:eastAsia="cs-CZ"/>
        </w:rPr>
        <w:pict>
          <v:shape id="_x0000_s1037" type="#_x0000_t202" style="position:absolute;margin-left:396.7pt;margin-top:.6pt;width:61.5pt;height:29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SNhwgIAAMc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" filled="f" stroked="f">
            <v:textbox>
              <w:txbxContent>
                <w:p w:rsidR="009A5D3B" w:rsidRPr="009A5D3B" w:rsidRDefault="009A5D3B" w:rsidP="009A5D3B">
                  <w:pPr>
                    <w:rPr>
                      <w:b/>
                    </w:rPr>
                  </w:pPr>
                  <w:r w:rsidRPr="009A5D3B">
                    <w:rPr>
                      <w:rFonts w:cs="Arial"/>
                      <w:b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line id="Přímá spojnice 300" o:spid="_x0000_s1056" style="position:absolute;z-index:251720704;visibility:visible;mso-width-relative:margin" from="340.8pt,23.1pt" to="475.8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" strokecolor="black [3200]" strokeweight="3pt">
            <v:shadow on="t" color="black" opacity="22937f" origin=",.5" offset="0,.63889mm"/>
          </v:line>
        </w:pict>
      </w:r>
    </w:p>
    <w:p w:rsidR="004E07E0" w:rsidRDefault="007D3899">
      <w:pPr>
        <w:spacing w:before="0" w:after="200" w:line="276" w:lineRule="auto"/>
        <w:rPr>
          <w:rFonts w:eastAsiaTheme="minorEastAsia"/>
          <w:noProof/>
        </w:rPr>
      </w:pPr>
      <w:r w:rsidRPr="007D3899">
        <w:rPr>
          <w:noProof/>
          <w:lang w:eastAsia="cs-CZ"/>
        </w:rPr>
        <w:pict>
          <v:rect id="Rectangle 32" o:spid="_x0000_s1055" style="position:absolute;margin-left:300.3pt;margin-top:9.75pt;width:174pt;height:18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" fillcolor="#95b3d7 [1940]">
            <v:fill color2="#4f81bd [3204]" focus="50%" type="gradient"/>
            <v:shadow color="#243f60 [1604]" offset="1pt"/>
            <o:extrusion v:ext="view" backdepth="4in" color="#95b3d7 [1940]" on="t" type="perspective"/>
          </v:rect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119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-2∙119∙200∙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15°</m:t>
            </m:r>
          </m:e>
        </m:func>
      </m:oMath>
    </w:p>
    <w:p w:rsidR="009A5D3B" w:rsidRPr="009A5D3B" w:rsidRDefault="007D3899">
      <w:pPr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=8183</m:t>
          </m:r>
        </m:oMath>
      </m:oMathPara>
    </w:p>
    <w:p w:rsidR="00A237C0" w:rsidRPr="00A237C0" w:rsidRDefault="00E62089" w:rsidP="00A237C0">
      <w:pPr>
        <w:tabs>
          <w:tab w:val="left" w:pos="3969"/>
        </w:tabs>
        <w:spacing w:before="0" w:after="200" w:line="276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x=90 m</m:t>
        </m:r>
      </m:oMath>
      <w:r w:rsidR="00212709">
        <w:rPr>
          <w:rFonts w:eastAsiaTheme="minorEastAsia"/>
          <w:b/>
        </w:rPr>
        <w:tab/>
        <w:t>Mapa 1:5</w:t>
      </w:r>
      <w:r w:rsidR="00A237C0">
        <w:rPr>
          <w:rFonts w:eastAsiaTheme="minorEastAsia"/>
          <w:b/>
        </w:rPr>
        <w:t xml:space="preserve"> 000</w:t>
      </w:r>
      <w:r w:rsidR="00A237C0">
        <w:rPr>
          <w:rFonts w:eastAsiaTheme="minorEastAsia"/>
          <w:b/>
        </w:rPr>
        <w:tab/>
      </w:r>
    </w:p>
    <w:p w:rsidR="00A237C0" w:rsidRDefault="007D3899" w:rsidP="00A237C0">
      <w:pPr>
        <w:tabs>
          <w:tab w:val="left" w:pos="3969"/>
          <w:tab w:val="left" w:leader="dot" w:pos="6804"/>
        </w:tabs>
        <w:spacing w:before="0" w:after="200" w:line="276" w:lineRule="auto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35°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119</m:t>
            </m:r>
          </m:den>
        </m:f>
      </m:oMath>
      <w:r w:rsidR="00A237C0">
        <w:rPr>
          <w:rFonts w:eastAsiaTheme="minorEastAsia"/>
        </w:rPr>
        <w:tab/>
        <w:t>1 cm na mapě</w:t>
      </w:r>
      <w:r w:rsidR="00A237C0">
        <w:rPr>
          <w:rFonts w:eastAsiaTheme="minorEastAsia"/>
        </w:rPr>
        <w:tab/>
        <w:t xml:space="preserve">50 m ve skutečnosti </w:t>
      </w:r>
    </w:p>
    <w:p w:rsidR="00A237C0" w:rsidRDefault="00A237C0" w:rsidP="00A237C0">
      <w:pPr>
        <w:tabs>
          <w:tab w:val="left" w:pos="3969"/>
          <w:tab w:val="left" w:leader="dot" w:pos="6804"/>
        </w:tabs>
        <w:spacing w:before="0" w:after="200" w:line="276" w:lineRule="auto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=119∙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35°</m:t>
            </m:r>
          </m:e>
        </m:func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97 m</m:t>
        </m:r>
      </m:oMath>
      <w:r>
        <w:rPr>
          <w:rFonts w:eastAsiaTheme="minorEastAsia"/>
        </w:rPr>
        <w:tab/>
        <w:t>2 cm na mapě</w:t>
      </w:r>
      <w:r>
        <w:rPr>
          <w:rFonts w:eastAsiaTheme="minorEastAsia"/>
        </w:rPr>
        <w:tab/>
        <w:t>100 m ve skutečnosti</w:t>
      </w:r>
    </w:p>
    <w:p w:rsidR="00A237C0" w:rsidRPr="00A237C0" w:rsidRDefault="00A237C0" w:rsidP="00A237C0">
      <w:pPr>
        <w:tabs>
          <w:tab w:val="left" w:pos="3969"/>
          <w:tab w:val="left" w:leader="dot" w:pos="6804"/>
        </w:tabs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Řeka Vltava je široká přibližně</w:t>
      </w:r>
      <w:r w:rsidR="007A7F74">
        <w:rPr>
          <w:rFonts w:eastAsiaTheme="minorEastAsia"/>
          <w:b/>
        </w:rPr>
        <w:t xml:space="preserve"> 90</w:t>
      </w:r>
      <w:r>
        <w:rPr>
          <w:rFonts w:eastAsiaTheme="minorEastAsia"/>
          <w:b/>
        </w:rPr>
        <w:t xml:space="preserve"> m. Vzdálenost břehu od rozhledny je na mapě asi 2 cm.  </w:t>
      </w:r>
      <w:bookmarkStart w:id="0" w:name="_GoBack"/>
      <w:bookmarkEnd w:id="0"/>
    </w:p>
    <w:p w:rsidR="00A9288B" w:rsidRPr="00A9288B" w:rsidRDefault="00A821BC" w:rsidP="00A9288B">
      <w:pPr>
        <w:pStyle w:val="Odstavecseseznamem"/>
        <w:numPr>
          <w:ilvl w:val="0"/>
          <w:numId w:val="8"/>
        </w:numPr>
        <w:spacing w:before="0" w:after="200" w:line="276" w:lineRule="auto"/>
      </w:pPr>
      <w:r>
        <w:br w:type="page"/>
      </w:r>
      <w:r w:rsidR="007D3899">
        <w:rPr>
          <w:noProof/>
          <w:lang w:eastAsia="cs-CZ"/>
        </w:rPr>
        <w:lastRenderedPageBreak/>
        <w:pict>
          <v:shape id="AutoShape 51" o:spid="_x0000_s1054" type="#_x0000_t32" style="position:absolute;left:0;text-align:left;margin-left:121.65pt;margin-top:144.85pt;width:337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" strokecolor="black [3200]" strokeweight="1pt">
            <v:stroke dashstyle="dash"/>
            <v:shadow color="#868686"/>
          </v:shape>
        </w:pict>
      </w:r>
      <w:r w:rsidR="007D3899">
        <w:rPr>
          <w:noProof/>
          <w:lang w:eastAsia="cs-CZ"/>
        </w:rPr>
        <w:pict>
          <v:rect id="Rectangle 45" o:spid="_x0000_s1053" style="position:absolute;left:0;text-align:left;margin-left:104.55pt;margin-top:144.1pt;width:17.1pt;height:66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" fillcolor="#666 [1936]" strokecolor="black [3200]" strokeweight="1pt">
            <v:fill color2="black [3200]" focus="50%" type="gradient"/>
            <v:shadow on="t" color="#7f7f7f [1601]" offset="1pt"/>
          </v:rect>
        </w:pict>
      </w:r>
      <w:r w:rsidR="007D3899">
        <w:rPr>
          <w:noProof/>
          <w:lang w:eastAsia="cs-CZ"/>
        </w:rPr>
        <w:pict>
          <v:shape id="AutoShape 50" o:spid="_x0000_s1052" type="#_x0000_t32" style="position:absolute;left:0;text-align:left;margin-left:121.65pt;margin-top:93.4pt;width:273.9pt;height:50.7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" strokecolor="#c0504d [3205]" strokeweight="2.25pt">
            <v:stroke dashstyle="dash"/>
            <v:shadow color="#868686"/>
          </v:shape>
        </w:pict>
      </w:r>
      <w:r w:rsidR="007D3899">
        <w:rPr>
          <w:noProof/>
          <w:lang w:eastAsia="cs-CZ"/>
        </w:rPr>
        <w:pict>
          <v:shape id="AutoShape 48" o:spid="_x0000_s1051" type="#_x0000_t32" style="position:absolute;left:0;text-align:left;margin-left:121.65pt;margin-top:130.6pt;width:273.9pt;height:13.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" strokecolor="#c0504d [3205]" strokeweight="2.25pt">
            <v:stroke dashstyle="dash"/>
            <v:shadow color="#868686"/>
          </v:shape>
        </w:pict>
      </w:r>
      <w:r w:rsidR="007D3899">
        <w:rPr>
          <w:noProof/>
          <w:lang w:eastAsia="cs-CZ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47" o:spid="_x0000_s1050" type="#_x0000_t22" style="position:absolute;left:0;text-align:left;margin-left:383.55pt;margin-top:93.4pt;width:27pt;height:37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  <w:r w:rsidR="007D3899">
        <w:rPr>
          <w:noProof/>
          <w:lang w:eastAsia="cs-CZ"/>
        </w:rPr>
        <w:pict>
          <v:shape id="Arc 46" o:spid="_x0000_s1049" style="position:absolute;left:0;text-align:left;margin-left:300.3pt;margin-top:93.4pt;width:193.25pt;height:195pt;rotation:-45;z-index:251686912;visibility:visible" coordsize="21289,214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" adj="0,,0" path="m2918,nfc12259,1274,19694,8458,21288,17749em2918,nsc12259,1274,19694,8458,21288,17749l,21402,2918,xe" filled="f">
            <v:stroke joinstyle="round"/>
            <v:formulas/>
            <v:path arrowok="t" o:extrusionok="f" o:connecttype="custom" o:connectlocs="336513,0;2454275,2053799;0,2476500" o:connectangles="0,0,0"/>
          </v:shape>
        </w:pict>
      </w:r>
      <w:r w:rsidR="007D3899">
        <w:rPr>
          <w:noProof/>
          <w:lang w:eastAsia="cs-CZ"/>
        </w:rPr>
        <w:pict>
          <v:shape id="Arc 44" o:spid="_x0000_s1048" style="position:absolute;left:0;text-align:left;margin-left:15.75pt;margin-top:173.65pt;width:193.25pt;height:195pt;rotation:-45;z-index:251684864;visibility:visible" coordsize="21289,214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" adj="0,,0" path="m2918,nfc12259,1274,19694,8458,21288,17749em2918,nsc12259,1274,19694,8458,21288,17749l,21402,2918,xe" filled="f">
            <v:stroke joinstyle="round"/>
            <v:formulas/>
            <v:path arrowok="t" o:extrusionok="f" o:connecttype="custom" o:connectlocs="336513,0;2454275,2053799;0,2476500" o:connectangles="0,0,0"/>
          </v:shape>
        </w:pict>
      </w:r>
      <w:r w:rsidR="004E07E0">
        <w:t>Ze stejné rozhledny můžete také obdivovat chladící v</w:t>
      </w:r>
      <w:r w:rsidR="001052BA">
        <w:t xml:space="preserve">ěže jaderné elektrárny Temelín. Věž od paty až na vrchol vidíme v zorném </w:t>
      </w:r>
      <w:r w:rsidR="00A137A6">
        <w:t xml:space="preserve">úhlu přibližně 1,4°. Pata věže je vidět pod výškovým úhlem </w:t>
      </w:r>
      <w:r w:rsidR="007D3899">
        <w:rPr>
          <w:noProof/>
          <w:lang w:eastAsia="cs-CZ"/>
        </w:rPr>
        <w:pict>
          <v:shape id="Volný tvar 308" o:spid="_x0000_s1047" style="position:absolute;left:0;text-align:left;margin-left:250.8pt;margin-top:121.25pt;width:3.75pt;height:15.8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200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" path="m,c11112,26987,22225,53975,28575,85725v6350,31750,6350,87313,9525,104775c41275,207963,44450,199231,47625,190500e" filled="f" strokecolor="black [3040]">
            <v:path arrowok="t" o:connecttype="custom" o:connectlocs="0,0;28575,85725;38100,190500;47625,190500" o:connectangles="0,0,0,0"/>
          </v:shape>
        </w:pict>
      </w:r>
      <w:r w:rsidR="00A137A6">
        <w:t>0,7°. Vzdálenost k vrcholu věže je 6 250 m.</w:t>
      </w:r>
      <w:r w:rsidR="00804768">
        <w:t xml:space="preserve"> Jak jsou chladící věže vysoké?</w:t>
      </w:r>
    </w:p>
    <w:p w:rsidR="001A241C" w:rsidRPr="001A241C" w:rsidRDefault="007D3899" w:rsidP="001A241C">
      <w:pPr>
        <w:spacing w:before="4560" w:after="200" w:line="360" w:lineRule="auto"/>
        <w:contextualSpacing/>
        <w:rPr>
          <w:rFonts w:eastAsiaTheme="minorEastAsia"/>
          <w:noProof/>
        </w:rPr>
      </w:pPr>
      <w:r w:rsidRPr="007D3899">
        <w:rPr>
          <w:noProof/>
          <w:lang w:eastAsia="cs-CZ"/>
        </w:rPr>
        <w:pict>
          <v:shape id="_x0000_s1038" type="#_x0000_t202" style="position:absolute;margin-left:265.8pt;margin-top:30.05pt;width:61.5pt;height:29.2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KhIwwIAAMc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" filled="f" stroked="f">
            <v:textbox>
              <w:txbxContent>
                <w:p w:rsidR="00A9288B" w:rsidRDefault="00A9288B" w:rsidP="00A9288B">
                  <w:r>
                    <w:rPr>
                      <w:rFonts w:cs="Arial"/>
                    </w:rPr>
                    <w:t>6 250 m</w:t>
                  </w:r>
                </w:p>
              </w:txbxContent>
            </v:textbox>
          </v:shape>
        </w:pict>
      </w:r>
      <w:r w:rsidRPr="007D3899">
        <w:rPr>
          <w:noProof/>
          <w:lang w:eastAsia="cs-CZ"/>
        </w:rPr>
        <w:pict>
          <v:shape id="_x0000_s1039" type="#_x0000_t202" style="position:absolute;margin-left:252.9pt;margin-top:58.2pt;width:34.5pt;height:29.2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" filled="f" stroked="f">
            <v:textbox>
              <w:txbxContent>
                <w:p w:rsidR="00A9288B" w:rsidRDefault="00A9288B" w:rsidP="00A9288B">
                  <w:r>
                    <w:rPr>
                      <w:rFonts w:cs="Arial"/>
                    </w:rPr>
                    <w:t>1,4°</w:t>
                  </w:r>
                </w:p>
              </w:txbxContent>
            </v:textbox>
          </v:shape>
        </w:pict>
      </w:r>
      <w:r w:rsidRPr="007D3899">
        <w:rPr>
          <w:noProof/>
          <w:lang w:eastAsia="cs-CZ"/>
        </w:rPr>
        <w:pict>
          <v:shape id="Volný tvar 310" o:spid="_x0000_s1046" style="position:absolute;margin-left:376.8pt;margin-top:79.95pt;width:2.25pt;height:11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084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" path="m,c12700,35719,25400,71438,28575,95250v3175,23813,-9525,47625,-9525,47625l19050,142875r9525,e" filled="f" strokecolor="black [3040]">
            <v:path arrowok="t" o:connecttype="custom" o:connectlocs="0,0;28075,95250;18717,142875;18717,142875;28075,142875" o:connectangles="0,0,0,0,0"/>
          </v:shape>
        </w:pict>
      </w:r>
      <w:r w:rsidRPr="007D3899">
        <w:rPr>
          <w:noProof/>
          <w:lang w:eastAsia="cs-CZ"/>
        </w:rPr>
        <w:pict>
          <v:shape id="_x0000_s1040" type="#_x0000_t202" style="position:absolute;margin-left:379.2pt;margin-top:69.45pt;width:34.5pt;height:29.2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" filled="f" stroked="f">
            <v:textbox>
              <w:txbxContent>
                <w:p w:rsidR="00A9288B" w:rsidRDefault="00A9288B" w:rsidP="00A9288B">
                  <w:r>
                    <w:rPr>
                      <w:rFonts w:cs="Arial"/>
                    </w:rPr>
                    <w:t>0,7°</w:t>
                  </w:r>
                </w:p>
              </w:txbxContent>
            </v:textbox>
          </v:shape>
        </w:pict>
      </w:r>
      <w:r w:rsidRPr="007D3899">
        <w:rPr>
          <w:noProof/>
          <w:lang w:eastAsia="cs-CZ"/>
        </w:rPr>
        <w:pict>
          <v:shape id="_x0000_s1041" type="#_x0000_t202" style="position:absolute;margin-left:410.2pt;margin-top:42.45pt;width:61.5pt;height:29.2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pgcwgIAAMc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" filled="f" stroked="f">
            <v:textbox>
              <w:txbxContent>
                <w:p w:rsidR="00A9288B" w:rsidRPr="009A5D3B" w:rsidRDefault="00A9288B" w:rsidP="00A9288B">
                  <w:pPr>
                    <w:rPr>
                      <w:b/>
                    </w:rPr>
                  </w:pPr>
                  <w:r w:rsidRPr="009A5D3B">
                    <w:rPr>
                      <w:rFonts w:cs="Arial"/>
                      <w:b/>
                    </w:rPr>
                    <w:t>x</w:t>
                  </w:r>
                </w:p>
              </w:txbxContent>
            </v:textbox>
          </v:shape>
        </w:pict>
      </w:r>
      <w:r w:rsidRPr="007D3899">
        <w:rPr>
          <w:noProof/>
          <w:lang w:eastAsia="cs-CZ"/>
        </w:rPr>
        <w:pict>
          <v:shape id="_x0000_s1042" type="#_x0000_t202" style="position:absolute;margin-left:454.75pt;margin-top:51.4pt;width:45.75pt;height:29.2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SlxAIAAMc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" filled="f" stroked="f">
            <v:textbox>
              <w:txbxContent>
                <w:p w:rsidR="00A9288B" w:rsidRDefault="00A9288B" w:rsidP="00A9288B">
                  <w:r>
                    <w:rPr>
                      <w:rFonts w:cs="Arial"/>
                    </w:rPr>
                    <w:t>90,7°</w:t>
                  </w:r>
                </w:p>
              </w:txbxContent>
            </v:textbox>
          </v:shape>
        </w:pict>
      </w:r>
      <w:r w:rsidRPr="007D3899">
        <w:rPr>
          <w:noProof/>
          <w:lang w:eastAsia="cs-CZ"/>
        </w:rPr>
        <w:pict>
          <v:line id="Přímá spojnice 316" o:spid="_x0000_s1045" style="position:absolute;flip:y;z-index:251741184;visibility:visible" from="391.8pt,67.5pt" to="454.8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" strokecolor="black [3040]">
            <v:stroke startarrow="block"/>
          </v:line>
        </w:pict>
      </w:r>
      <w:r w:rsidRPr="007D3899">
        <w:rPr>
          <w:noProof/>
          <w:lang w:eastAsia="cs-CZ"/>
        </w:rPr>
        <w:pict>
          <v:shape id="Volný tvar 315" o:spid="_x0000_s1044" style="position:absolute;margin-left:379.05pt;margin-top:63.35pt;width:16.5pt;height:13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76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" path="m,176033c9525,128408,19050,80783,38100,52208,57150,23633,85725,12521,114300,4583v28575,-7938,61912,-3969,95250,e" filled="f" strokecolor="black [3040]">
            <v:path arrowok="t" o:connecttype="custom" o:connectlocs="0,175895;38100,52167;114300,4579;209550,4579" o:connectangles="0,0,0,0"/>
          </v:shape>
        </w:pict>
      </w:r>
      <w:r w:rsidRPr="007D3899">
        <w:rPr>
          <w:noProof/>
          <w:lang w:eastAsia="cs-CZ"/>
        </w:rPr>
        <w:pict>
          <v:line id="Přímá spojnice 313" o:spid="_x0000_s1043" style="position:absolute;flip:y;z-index:251737088;visibility:visible" from="395.7pt,39.75pt" to="395.7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" strokecolor="black [3200]" strokeweight="2pt">
            <v:shadow on="t" color="black" opacity="24903f" origin=",.5" offset="0,.55556mm"/>
          </v:line>
        </w:pic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</w:rPr>
            </m:ctrlPr>
          </m:fPr>
          <m:num>
            <m:r>
              <w:rPr>
                <w:rFonts w:ascii="Cambria Math" w:eastAsiaTheme="minorEastAsia" w:hAnsi="Cambria Math"/>
                <w:noProof/>
              </w:rPr>
              <m:t>6250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noProof/>
                  </w:rPr>
                  <m:t>90,7°</m:t>
                </m:r>
              </m:e>
            </m:func>
          </m:den>
        </m:f>
        <m:r>
          <w:rPr>
            <w:rFonts w:ascii="Cambria Math" w:eastAsiaTheme="minorEastAsia" w:hAnsi="Cambria Math"/>
            <w:noProof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noProof/>
              </w:rPr>
            </m:ctrlPr>
          </m:fPr>
          <m:num>
            <m:r>
              <w:rPr>
                <w:rFonts w:ascii="Cambria Math" w:eastAsiaTheme="minorEastAsia" w:hAnsi="Cambria Math"/>
                <w:noProof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noProof/>
                  </w:rPr>
                  <m:t>1,4°</m:t>
                </m:r>
              </m:e>
            </m:func>
          </m:den>
        </m:f>
      </m:oMath>
    </w:p>
    <w:p w:rsidR="001A241C" w:rsidRPr="001A241C" w:rsidRDefault="001A241C" w:rsidP="001A241C">
      <w:pPr>
        <w:spacing w:before="4560" w:after="200" w:line="360" w:lineRule="auto"/>
        <w:contextualSpacing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noProof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</w:rPr>
              </m:ctrlPr>
            </m:fPr>
            <m:num>
              <m:r>
                <w:rPr>
                  <w:rFonts w:ascii="Cambria Math" w:eastAsiaTheme="minorEastAsia" w:hAnsi="Cambria Math"/>
                  <w:noProof/>
                </w:rPr>
                <m:t>6250∙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noProof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noProof/>
                    </w:rPr>
                    <m:t>1,4°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  <w:noProof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noProof/>
                    </w:rPr>
                    <m:t>90,7°</m:t>
                  </m:r>
                </m:e>
              </m:func>
            </m:den>
          </m:f>
        </m:oMath>
      </m:oMathPara>
    </w:p>
    <w:p w:rsidR="001A241C" w:rsidRPr="001A241C" w:rsidRDefault="001A241C" w:rsidP="001A241C">
      <w:pPr>
        <w:spacing w:before="4560" w:after="200" w:line="360" w:lineRule="auto"/>
        <w:contextualSpacing/>
        <w:rPr>
          <w:rFonts w:eastAsiaTheme="minorEastAsia"/>
          <w:b/>
          <w:noProof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noProof/>
            </w:rPr>
            <m:t>x=152,7 m</m:t>
          </m:r>
        </m:oMath>
      </m:oMathPara>
    </w:p>
    <w:p w:rsidR="001A241C" w:rsidRDefault="001A241C" w:rsidP="001A241C">
      <w:pPr>
        <w:spacing w:before="4560" w:after="200" w:line="360" w:lineRule="auto"/>
        <w:contextualSpacing/>
        <w:rPr>
          <w:rFonts w:eastAsiaTheme="minorEastAsia"/>
          <w:noProof/>
        </w:rPr>
      </w:pPr>
    </w:p>
    <w:p w:rsidR="001A241C" w:rsidRPr="001A241C" w:rsidRDefault="001A241C" w:rsidP="001A241C">
      <w:pPr>
        <w:spacing w:before="4560" w:after="200" w:line="360" w:lineRule="auto"/>
        <w:contextualSpacing/>
        <w:rPr>
          <w:rFonts w:eastAsiaTheme="minorEastAsia"/>
          <w:noProof/>
        </w:rPr>
      </w:pPr>
      <w:r>
        <w:rPr>
          <w:rFonts w:eastAsiaTheme="minorEastAsia"/>
          <w:noProof/>
        </w:rPr>
        <w:t>Věže jaderné elektrárny Temelín jsou vysoké přibližně 153 metrů.</w:t>
      </w:r>
    </w:p>
    <w:sectPr w:rsidR="001A241C" w:rsidRPr="001A241C" w:rsidSect="00694D6F">
      <w:footerReference w:type="default" r:id="rId8"/>
      <w:pgSz w:w="11906" w:h="16838"/>
      <w:pgMar w:top="1985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CD1" w:rsidRDefault="00326CD1" w:rsidP="00CA6778">
      <w:pPr>
        <w:spacing w:before="0" w:after="0"/>
      </w:pPr>
      <w:r>
        <w:separator/>
      </w:r>
    </w:p>
  </w:endnote>
  <w:endnote w:type="continuationSeparator" w:id="0">
    <w:p w:rsidR="00326CD1" w:rsidRDefault="00326C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CD1" w:rsidRDefault="00326CD1" w:rsidP="00CA6778">
      <w:pPr>
        <w:spacing w:before="0" w:after="0"/>
      </w:pPr>
      <w:r>
        <w:separator/>
      </w:r>
    </w:p>
  </w:footnote>
  <w:footnote w:type="continuationSeparator" w:id="0">
    <w:p w:rsidR="00326CD1" w:rsidRDefault="00326C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84A"/>
    <w:multiLevelType w:val="hybridMultilevel"/>
    <w:tmpl w:val="D85CEE8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57" w:hanging="360"/>
      </w:pPr>
    </w:lvl>
    <w:lvl w:ilvl="2" w:tplc="04050001">
      <w:start w:val="1"/>
      <w:numFmt w:val="bullet"/>
      <w:lvlText w:val=""/>
      <w:lvlJc w:val="left"/>
      <w:pPr>
        <w:ind w:left="1877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9AC15D9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6F46"/>
    <w:multiLevelType w:val="hybridMultilevel"/>
    <w:tmpl w:val="E7D2EF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57" w:hanging="360"/>
      </w:pPr>
    </w:lvl>
    <w:lvl w:ilvl="2" w:tplc="04050001">
      <w:start w:val="1"/>
      <w:numFmt w:val="bullet"/>
      <w:lvlText w:val=""/>
      <w:lvlJc w:val="left"/>
      <w:pPr>
        <w:ind w:left="1877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97" w:hanging="360"/>
      </w:pPr>
    </w:lvl>
    <w:lvl w:ilvl="4" w:tplc="04050019" w:tentative="1">
      <w:start w:val="1"/>
      <w:numFmt w:val="lowerLetter"/>
      <w:lvlText w:val="%5."/>
      <w:lvlJc w:val="left"/>
      <w:pPr>
        <w:ind w:left="3317" w:hanging="360"/>
      </w:pPr>
    </w:lvl>
    <w:lvl w:ilvl="5" w:tplc="0405001B" w:tentative="1">
      <w:start w:val="1"/>
      <w:numFmt w:val="lowerRoman"/>
      <w:lvlText w:val="%6."/>
      <w:lvlJc w:val="right"/>
      <w:pPr>
        <w:ind w:left="4037" w:hanging="180"/>
      </w:pPr>
    </w:lvl>
    <w:lvl w:ilvl="6" w:tplc="0405000F" w:tentative="1">
      <w:start w:val="1"/>
      <w:numFmt w:val="decimal"/>
      <w:lvlText w:val="%7."/>
      <w:lvlJc w:val="left"/>
      <w:pPr>
        <w:ind w:left="4757" w:hanging="360"/>
      </w:pPr>
    </w:lvl>
    <w:lvl w:ilvl="7" w:tplc="04050019" w:tentative="1">
      <w:start w:val="1"/>
      <w:numFmt w:val="lowerLetter"/>
      <w:lvlText w:val="%8."/>
      <w:lvlJc w:val="left"/>
      <w:pPr>
        <w:ind w:left="5477" w:hanging="360"/>
      </w:pPr>
    </w:lvl>
    <w:lvl w:ilvl="8" w:tplc="040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4144C32"/>
    <w:multiLevelType w:val="hybridMultilevel"/>
    <w:tmpl w:val="D40C4E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F67B0"/>
    <w:multiLevelType w:val="hybridMultilevel"/>
    <w:tmpl w:val="0E869B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00B06"/>
    <w:rsid w:val="000709CB"/>
    <w:rsid w:val="00084AD2"/>
    <w:rsid w:val="001052BA"/>
    <w:rsid w:val="0015164B"/>
    <w:rsid w:val="00160EC9"/>
    <w:rsid w:val="0017080B"/>
    <w:rsid w:val="001A241C"/>
    <w:rsid w:val="001E3A16"/>
    <w:rsid w:val="002052E7"/>
    <w:rsid w:val="00212709"/>
    <w:rsid w:val="00235DCF"/>
    <w:rsid w:val="00247D1D"/>
    <w:rsid w:val="00252D2D"/>
    <w:rsid w:val="002742BD"/>
    <w:rsid w:val="00281EB3"/>
    <w:rsid w:val="002A43C4"/>
    <w:rsid w:val="00326CD1"/>
    <w:rsid w:val="00375125"/>
    <w:rsid w:val="003A1B40"/>
    <w:rsid w:val="003C040B"/>
    <w:rsid w:val="003D1D48"/>
    <w:rsid w:val="00402ECA"/>
    <w:rsid w:val="00440085"/>
    <w:rsid w:val="00441154"/>
    <w:rsid w:val="004513CC"/>
    <w:rsid w:val="004B0AD8"/>
    <w:rsid w:val="004E07E0"/>
    <w:rsid w:val="004F08C0"/>
    <w:rsid w:val="005160E4"/>
    <w:rsid w:val="00565C78"/>
    <w:rsid w:val="0059005D"/>
    <w:rsid w:val="005B3622"/>
    <w:rsid w:val="005C07DA"/>
    <w:rsid w:val="005D4579"/>
    <w:rsid w:val="005E5312"/>
    <w:rsid w:val="005E5B05"/>
    <w:rsid w:val="005F5387"/>
    <w:rsid w:val="006347FB"/>
    <w:rsid w:val="0064124F"/>
    <w:rsid w:val="006515B1"/>
    <w:rsid w:val="006516F6"/>
    <w:rsid w:val="00666590"/>
    <w:rsid w:val="00684206"/>
    <w:rsid w:val="00694D6F"/>
    <w:rsid w:val="006B750D"/>
    <w:rsid w:val="006C55D6"/>
    <w:rsid w:val="006D5C35"/>
    <w:rsid w:val="006F6065"/>
    <w:rsid w:val="007269D6"/>
    <w:rsid w:val="007520A9"/>
    <w:rsid w:val="0079285F"/>
    <w:rsid w:val="007A4906"/>
    <w:rsid w:val="007A5D11"/>
    <w:rsid w:val="007A7F74"/>
    <w:rsid w:val="007D3899"/>
    <w:rsid w:val="00804768"/>
    <w:rsid w:val="00927B94"/>
    <w:rsid w:val="00947E9C"/>
    <w:rsid w:val="00954C19"/>
    <w:rsid w:val="009576DF"/>
    <w:rsid w:val="009A5D3B"/>
    <w:rsid w:val="009B6747"/>
    <w:rsid w:val="009C0200"/>
    <w:rsid w:val="009C4A2B"/>
    <w:rsid w:val="009C77DA"/>
    <w:rsid w:val="00A137A6"/>
    <w:rsid w:val="00A237C0"/>
    <w:rsid w:val="00A274CC"/>
    <w:rsid w:val="00A821BC"/>
    <w:rsid w:val="00A9288B"/>
    <w:rsid w:val="00AC1E9A"/>
    <w:rsid w:val="00AC558F"/>
    <w:rsid w:val="00B215A7"/>
    <w:rsid w:val="00B32E74"/>
    <w:rsid w:val="00B87A97"/>
    <w:rsid w:val="00BC1478"/>
    <w:rsid w:val="00BC215D"/>
    <w:rsid w:val="00BD446E"/>
    <w:rsid w:val="00C17465"/>
    <w:rsid w:val="00C53E32"/>
    <w:rsid w:val="00C8600B"/>
    <w:rsid w:val="00CA6778"/>
    <w:rsid w:val="00CA68AF"/>
    <w:rsid w:val="00D1571B"/>
    <w:rsid w:val="00D46518"/>
    <w:rsid w:val="00E62089"/>
    <w:rsid w:val="00E777B9"/>
    <w:rsid w:val="00EF1F06"/>
    <w:rsid w:val="00F06E87"/>
    <w:rsid w:val="00F23263"/>
    <w:rsid w:val="00F27701"/>
    <w:rsid w:val="00FA031D"/>
    <w:rsid w:val="00FE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3"/>
        <o:r id="V:Rule2" type="connector" idref="#AutoShape 54"/>
        <o:r id="V:Rule3" type="connector" idref="#AutoShape 55"/>
        <o:r id="V:Rule4" type="connector" idref="#AutoShape 33"/>
        <o:r id="V:Rule5" type="connector" idref="#AutoShape 39"/>
        <o:r id="V:Rule6" type="connector" idref="#AutoShape 40"/>
        <o:r id="V:Rule7" type="connector" idref="#AutoShape 51"/>
        <o:r id="V:Rule8" type="connector" idref="#AutoShape 50"/>
        <o:r id="V:Rule9" type="connector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70</TotalTime>
  <Pages>3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13</cp:revision>
  <dcterms:created xsi:type="dcterms:W3CDTF">2014-02-16T20:25:00Z</dcterms:created>
  <dcterms:modified xsi:type="dcterms:W3CDTF">2014-02-22T10:38:00Z</dcterms:modified>
</cp:coreProperties>
</file>