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4D6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Sinová a k</w:t>
      </w:r>
      <w:r w:rsidR="002742B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osinová věta</w:t>
      </w:r>
    </w:p>
    <w:p w:rsidR="000709CB" w:rsidRPr="000709CB" w:rsidRDefault="00694D6F" w:rsidP="000709CB">
      <w:pPr>
        <w:pStyle w:val="Odstavecseseznamem"/>
        <w:numPr>
          <w:ilvl w:val="0"/>
          <w:numId w:val="7"/>
        </w:numPr>
        <w:spacing w:before="0" w:after="200" w:line="276" w:lineRule="auto"/>
      </w:pPr>
      <w:r w:rsidRPr="000709CB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32E74" w:rsidRDefault="00B32E74" w:rsidP="00BC215D">
      <w:pPr>
        <w:pStyle w:val="Odstavecseseznamem"/>
        <w:numPr>
          <w:ilvl w:val="0"/>
          <w:numId w:val="8"/>
        </w:numPr>
        <w:spacing w:before="0" w:after="200" w:line="276" w:lineRule="auto"/>
      </w:pPr>
      <w:r>
        <w:lastRenderedPageBreak/>
        <w:t>Vypočítejte největší a nejmenší úhel v trojúhelníku o stranách 7 cm, 11 cm a 15 cm.</w:t>
      </w:r>
    </w:p>
    <w:p w:rsidR="002A43C4" w:rsidRDefault="002A43C4" w:rsidP="00BC215D">
      <w:pPr>
        <w:pStyle w:val="Odstavecseseznamem"/>
        <w:numPr>
          <w:ilvl w:val="0"/>
          <w:numId w:val="8"/>
        </w:numPr>
        <w:spacing w:before="0" w:after="200" w:line="276" w:lineRule="auto"/>
      </w:pPr>
      <w:r>
        <w:t xml:space="preserve">Z rozhledny </w:t>
      </w:r>
      <w:proofErr w:type="gramStart"/>
      <w:r>
        <w:t>Semenec</w:t>
      </w:r>
      <w:proofErr w:type="gramEnd"/>
      <w:r>
        <w:t xml:space="preserve"> u Týna nad Vltavou </w:t>
      </w:r>
      <w:proofErr w:type="gramStart"/>
      <w:r>
        <w:t>můžeme</w:t>
      </w:r>
      <w:proofErr w:type="gramEnd"/>
      <w:r>
        <w:t xml:space="preserve"> </w:t>
      </w:r>
      <w:r w:rsidR="0064124F">
        <w:t>z</w:t>
      </w:r>
      <w:r>
        <w:t xml:space="preserve">hlédnout </w:t>
      </w:r>
      <w:proofErr w:type="gramStart"/>
      <w:r>
        <w:t>tok</w:t>
      </w:r>
      <w:proofErr w:type="gramEnd"/>
      <w:r>
        <w:t xml:space="preserve"> naš</w:t>
      </w:r>
      <w:r w:rsidR="00804768">
        <w:t>í</w:t>
      </w:r>
      <w:r>
        <w:t xml:space="preserve"> nejdelší řeky</w:t>
      </w:r>
      <w:r w:rsidR="00BC215D">
        <w:t xml:space="preserve">. </w:t>
      </w:r>
      <w:r>
        <w:t xml:space="preserve">Určete </w:t>
      </w:r>
      <w:r w:rsidR="009B6747">
        <w:t>šířku řeky Vltavy</w:t>
      </w:r>
      <w:r>
        <w:t xml:space="preserve">, pokud se na jeden její břeh díváte pod hloubkovým úhlem </w:t>
      </w:r>
      <w:r w:rsidR="007520A9">
        <w:t>35</w:t>
      </w:r>
      <w:r>
        <w:t xml:space="preserve">°, na druhý břeh </w:t>
      </w:r>
      <w:r w:rsidR="0064124F">
        <w:t xml:space="preserve">pod úhlem </w:t>
      </w:r>
      <w:r w:rsidR="00BC215D">
        <w:t>20</w:t>
      </w:r>
      <w:r w:rsidR="0064124F">
        <w:t xml:space="preserve">°. </w:t>
      </w:r>
      <w:r w:rsidR="009B6747">
        <w:t xml:space="preserve">Vzdálenost k bližšímu břehu řeky je </w:t>
      </w:r>
      <w:r w:rsidR="0021352D">
        <w:t>119</w:t>
      </w:r>
      <w:r w:rsidR="009B6747">
        <w:t xml:space="preserve"> m, ke vzdálenějšímu břehu je 200 m.</w:t>
      </w:r>
    </w:p>
    <w:p w:rsidR="002A2CD6" w:rsidRDefault="002A2CD6" w:rsidP="002A2CD6">
      <w:pPr>
        <w:pStyle w:val="Odstavecseseznamem"/>
        <w:spacing w:before="0" w:after="200" w:line="276" w:lineRule="auto"/>
        <w:ind w:left="360"/>
      </w:pPr>
      <w:r>
        <w:t>Výsledek zaokrouhlete na celé metry.</w:t>
      </w:r>
      <w:bookmarkStart w:id="0" w:name="_GoBack"/>
      <w:bookmarkEnd w:id="0"/>
    </w:p>
    <w:p w:rsidR="004E07E0" w:rsidRDefault="004E07E0" w:rsidP="004E07E0">
      <w:pPr>
        <w:pStyle w:val="Odstavecseseznamem"/>
        <w:spacing w:before="0" w:after="200" w:line="276" w:lineRule="auto"/>
        <w:ind w:left="360"/>
      </w:pPr>
      <w:r>
        <w:t>Jaká je vzdálenost rozhledny od břehu řeky na turistické mapě s měřítkem 1 : 5 000?</w:t>
      </w:r>
    </w:p>
    <w:p w:rsidR="00BC215D" w:rsidRDefault="00BC215D" w:rsidP="000709CB">
      <w:pPr>
        <w:spacing w:before="0" w:after="200" w:line="276" w:lineRule="auto"/>
      </w:pPr>
    </w:p>
    <w:p w:rsidR="00BC215D" w:rsidRDefault="00083E20" w:rsidP="000709CB">
      <w:pPr>
        <w:spacing w:before="0" w:after="200" w:line="276" w:lineRule="auto"/>
      </w:pPr>
      <w:r>
        <w:rPr>
          <w:noProof/>
          <w:lang w:eastAsia="cs-CZ"/>
        </w:rPr>
        <w:pict>
          <v:rect id="_x0000_s1065" style="position:absolute;margin-left:96pt;margin-top:3.6pt;width:25.65pt;height:85.2pt;z-index:251683840" fillcolor="#666 [1936]" strokecolor="black [3200]" strokeweight="1pt">
            <v:fill color2="black [3200]" focus="50%" type="gradient"/>
            <v:shadow on="t" type="perspective" color="#7f7f7f [1601]" offset="1pt" offset2="-3pt"/>
          </v:rect>
        </w:pict>
      </w:r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120.9pt;margin-top:3.6pt;width:218.4pt;height:145.95pt;z-index:251679744" o:connectortype="straight" strokecolor="#c0504d [3205]" strokeweight="2.25pt">
            <v:stroke dashstyle="dash"/>
            <v:shadow color="#868686"/>
          </v:shape>
        </w:pict>
      </w:r>
      <w:r>
        <w:rPr>
          <w:noProof/>
          <w:lang w:eastAsia="cs-CZ"/>
        </w:rPr>
        <w:pict>
          <v:shape id="_x0000_s1063" type="#_x0000_t32" style="position:absolute;margin-left:120.9pt;margin-top:3.6pt;width:365.4pt;height:145.95pt;z-index:251680768" o:connectortype="straight" strokecolor="#c0504d [3205]" strokeweight="2.25pt">
            <v:stroke dashstyle="dash"/>
            <v:shadow color="#868686"/>
          </v:shape>
        </w:pict>
      </w:r>
      <w:r>
        <w:rPr>
          <w:noProof/>
          <w:lang w:eastAsia="cs-CZ"/>
        </w:rPr>
        <w:pict>
          <v:shape id="_x0000_s1064" type="#_x0000_t32" style="position:absolute;margin-left:120.9pt;margin-top:3.6pt;width:337.5pt;height:0;z-index:251681792" o:connectortype="straight" strokecolor="black [3200]" strokeweight="1pt">
            <v:stroke dashstyle="dash"/>
            <v:shadow color="#868686"/>
          </v:shape>
        </w:pict>
      </w:r>
    </w:p>
    <w:p w:rsidR="00BC215D" w:rsidRDefault="00BC215D" w:rsidP="000709CB">
      <w:pPr>
        <w:spacing w:before="0" w:after="200" w:line="276" w:lineRule="auto"/>
      </w:pPr>
    </w:p>
    <w:p w:rsidR="00BC215D" w:rsidRDefault="00083E20" w:rsidP="000709CB">
      <w:pPr>
        <w:spacing w:before="0" w:after="200" w:line="276" w:lineRule="auto"/>
      </w:pPr>
      <w:r>
        <w:rPr>
          <w:noProof/>
          <w:lang w:eastAsia="cs-CZ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8" type="#_x0000_t19" style="position:absolute;margin-left:15.75pt;margin-top:2.7pt;width:193.25pt;height:195pt;rotation:-45;z-index:251682816" coordsize="21289,21402" adj="-5389261,-638124,,21402" path="wr-21600,-198,21600,43002,2919,,21289,17749nfewr-21600,-198,21600,43002,2919,,21289,17749l,21402nsxe">
            <v:path o:connectlocs="2919,0;21289,17749;0,21402"/>
          </v:shape>
        </w:pict>
      </w:r>
      <w:r w:rsidR="00BC215D">
        <w:br/>
      </w:r>
      <w:r w:rsidR="00BC215D">
        <w:br/>
      </w:r>
    </w:p>
    <w:p w:rsidR="004E07E0" w:rsidRDefault="004E07E0">
      <w:pPr>
        <w:spacing w:before="0" w:after="200" w:line="276" w:lineRule="auto"/>
      </w:pPr>
    </w:p>
    <w:p w:rsidR="004E07E0" w:rsidRDefault="004E07E0">
      <w:pPr>
        <w:spacing w:before="0" w:after="200" w:line="276" w:lineRule="auto"/>
      </w:pPr>
    </w:p>
    <w:p w:rsidR="004E07E0" w:rsidRDefault="00083E20">
      <w:pPr>
        <w:spacing w:before="0" w:after="200" w:line="276" w:lineRule="auto"/>
      </w:pPr>
      <w:r>
        <w:rPr>
          <w:noProof/>
          <w:lang w:eastAsia="cs-CZ"/>
        </w:rPr>
        <w:pict>
          <v:rect id="_x0000_s1056" style="position:absolute;margin-left:300.3pt;margin-top:9.75pt;width:174pt;height:18.2pt;z-index:251678720" fillcolor="#95b3d7 [1940]" strokecolor="#4f81bd [3204]" strokeweight="1pt">
            <v:fill color2="#4f81bd [3204]" focus="50%" type="gradient"/>
            <v:shadow type="perspective" color="#243f60 [1604]" offset="1pt" offset2="-3pt"/>
            <o:extrusion v:ext="view" backdepth="4in" on="t" type="perspective"/>
          </v:rect>
        </w:pict>
      </w:r>
    </w:p>
    <w:p w:rsidR="004E07E0" w:rsidRDefault="004E07E0">
      <w:pPr>
        <w:spacing w:before="0" w:after="200" w:line="276" w:lineRule="auto"/>
      </w:pPr>
    </w:p>
    <w:p w:rsidR="00BC215D" w:rsidRPr="00FA031D" w:rsidRDefault="00083E20" w:rsidP="000709CB">
      <w:pPr>
        <w:pStyle w:val="Odstavecseseznamem"/>
        <w:numPr>
          <w:ilvl w:val="0"/>
          <w:numId w:val="8"/>
        </w:numPr>
        <w:spacing w:before="0" w:after="200" w:line="276" w:lineRule="auto"/>
      </w:pPr>
      <w:r>
        <w:rPr>
          <w:noProof/>
          <w:lang w:eastAsia="cs-CZ"/>
        </w:rPr>
        <w:pict>
          <v:shape id="_x0000_s1075" type="#_x0000_t32" style="position:absolute;left:0;text-align:left;margin-left:121.65pt;margin-top:144.85pt;width:337.5pt;height:0;z-index:251692032" o:connectortype="straight" strokecolor="black [3200]" strokeweight="1pt">
            <v:stroke dashstyle="dash"/>
            <v:shadow color="#868686"/>
          </v:shape>
        </w:pict>
      </w:r>
      <w:r>
        <w:rPr>
          <w:noProof/>
          <w:lang w:eastAsia="cs-CZ"/>
        </w:rPr>
        <w:pict>
          <v:rect id="_x0000_s1069" style="position:absolute;left:0;text-align:left;margin-left:104.55pt;margin-top:144.1pt;width:17.1pt;height:66.6pt;z-index:251685888" fillcolor="#666 [1936]" strokecolor="black [3200]" strokeweight="1pt">
            <v:fill color2="black [3200]" focus="50%" type="gradient"/>
            <v:shadow on="t" type="perspective" color="#7f7f7f [1601]" offset="1pt" offset2="-3pt"/>
          </v:rect>
        </w:pict>
      </w:r>
      <w:r>
        <w:rPr>
          <w:noProof/>
          <w:lang w:eastAsia="cs-CZ"/>
        </w:rPr>
        <w:pict>
          <v:shape id="_x0000_s1074" type="#_x0000_t32" style="position:absolute;left:0;text-align:left;margin-left:121.65pt;margin-top:93.4pt;width:273.9pt;height:50.7pt;flip:y;z-index:251691008" o:connectortype="straight" strokecolor="#c0504d [3205]" strokeweight="2.25pt">
            <v:stroke dashstyle="dash"/>
            <v:shadow color="#868686"/>
          </v:shape>
        </w:pict>
      </w:r>
      <w:r>
        <w:rPr>
          <w:noProof/>
          <w:lang w:eastAsia="cs-CZ"/>
        </w:rPr>
        <w:pict>
          <v:shape id="_x0000_s1072" type="#_x0000_t32" style="position:absolute;left:0;text-align:left;margin-left:121.65pt;margin-top:130.6pt;width:273.9pt;height:13.5pt;flip:y;z-index:251688960" o:connectortype="straight" strokecolor="#c0504d [3205]" strokeweight="2.25pt">
            <v:stroke dashstyle="dash"/>
            <v:shadow color="#868686"/>
          </v:shape>
        </w:pict>
      </w:r>
      <w:r>
        <w:rPr>
          <w:noProof/>
          <w:lang w:eastAsia="cs-CZ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71" type="#_x0000_t22" style="position:absolute;left:0;text-align:left;margin-left:383.55pt;margin-top:93.4pt;width:27pt;height:37.2pt;z-index:25168793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>
        <w:rPr>
          <w:noProof/>
          <w:lang w:eastAsia="cs-CZ"/>
        </w:rPr>
        <w:pict>
          <v:shape id="_x0000_s1070" type="#_x0000_t19" style="position:absolute;left:0;text-align:left;margin-left:300.3pt;margin-top:93.4pt;width:193.25pt;height:195pt;rotation:-45;z-index:251686912" coordsize="21289,21402" adj="-5389261,-638124,,21402" path="wr-21600,-198,21600,43002,2919,,21289,17749nfewr-21600,-198,21600,43002,2919,,21289,17749l,21402nsxe">
            <v:path o:connectlocs="2919,0;21289,17749;0,21402"/>
          </v:shape>
        </w:pict>
      </w:r>
      <w:r>
        <w:rPr>
          <w:noProof/>
          <w:lang w:eastAsia="cs-CZ"/>
        </w:rPr>
        <w:pict>
          <v:shape id="_x0000_s1068" type="#_x0000_t19" style="position:absolute;left:0;text-align:left;margin-left:15.75pt;margin-top:173.65pt;width:193.25pt;height:195pt;rotation:-45;z-index:251684864" coordsize="21289,21402" adj="-5389261,-638124,,21402" path="wr-21600,-198,21600,43002,2919,,21289,17749nfewr-21600,-198,21600,43002,2919,,21289,17749l,21402nsxe">
            <v:path o:connectlocs="2919,0;21289,17749;0,21402"/>
          </v:shape>
        </w:pict>
      </w:r>
      <w:r w:rsidR="004E07E0">
        <w:t>Ze stejné rozhledny můžete také obdivovat chladící v</w:t>
      </w:r>
      <w:r w:rsidR="001052BA">
        <w:t xml:space="preserve">ěže jaderné elektrárny Temelín. Věž od paty až na vrchol vidíme v zorném </w:t>
      </w:r>
      <w:r w:rsidR="00A137A6">
        <w:t>úhlu přibližně 1,4°. Pata věže je vidět pod výškovým úhlem 0,7°. Vzdálenost k vrcholu věže je 6 250 m.</w:t>
      </w:r>
      <w:r w:rsidR="00804768">
        <w:t xml:space="preserve"> Jak jsou chladící věže vysoké?</w:t>
      </w:r>
    </w:p>
    <w:sectPr w:rsidR="00BC215D" w:rsidRPr="00FA031D" w:rsidSect="00694D6F">
      <w:footerReference w:type="default" r:id="rId8"/>
      <w:pgSz w:w="11906" w:h="16838"/>
      <w:pgMar w:top="1985" w:right="1134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B24" w:rsidRDefault="00805B24" w:rsidP="00CA6778">
      <w:pPr>
        <w:spacing w:before="0" w:after="0"/>
      </w:pPr>
      <w:r>
        <w:separator/>
      </w:r>
    </w:p>
  </w:endnote>
  <w:endnote w:type="continuationSeparator" w:id="0">
    <w:p w:rsidR="00805B24" w:rsidRDefault="00805B2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B24" w:rsidRDefault="00805B24" w:rsidP="00CA6778">
      <w:pPr>
        <w:spacing w:before="0" w:after="0"/>
      </w:pPr>
      <w:r>
        <w:separator/>
      </w:r>
    </w:p>
  </w:footnote>
  <w:footnote w:type="continuationSeparator" w:id="0">
    <w:p w:rsidR="00805B24" w:rsidRDefault="00805B2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784A"/>
    <w:multiLevelType w:val="hybridMultilevel"/>
    <w:tmpl w:val="2C226EA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57" w:hanging="360"/>
      </w:pPr>
    </w:lvl>
    <w:lvl w:ilvl="2" w:tplc="04050001">
      <w:start w:val="1"/>
      <w:numFmt w:val="bullet"/>
      <w:lvlText w:val=""/>
      <w:lvlJc w:val="left"/>
      <w:pPr>
        <w:ind w:left="1877" w:hanging="180"/>
      </w:pPr>
      <w:rPr>
        <w:rFonts w:ascii="Symbol" w:hAnsi="Symbol" w:hint="default"/>
      </w:rPr>
    </w:lvl>
    <w:lvl w:ilvl="3" w:tplc="0405000F" w:tentative="1">
      <w:start w:val="1"/>
      <w:numFmt w:val="decimal"/>
      <w:lvlText w:val="%4."/>
      <w:lvlJc w:val="left"/>
      <w:pPr>
        <w:ind w:left="2597" w:hanging="360"/>
      </w:pPr>
    </w:lvl>
    <w:lvl w:ilvl="4" w:tplc="04050019" w:tentative="1">
      <w:start w:val="1"/>
      <w:numFmt w:val="lowerLetter"/>
      <w:lvlText w:val="%5."/>
      <w:lvlJc w:val="left"/>
      <w:pPr>
        <w:ind w:left="3317" w:hanging="360"/>
      </w:pPr>
    </w:lvl>
    <w:lvl w:ilvl="5" w:tplc="0405001B" w:tentative="1">
      <w:start w:val="1"/>
      <w:numFmt w:val="lowerRoman"/>
      <w:lvlText w:val="%6."/>
      <w:lvlJc w:val="right"/>
      <w:pPr>
        <w:ind w:left="4037" w:hanging="180"/>
      </w:pPr>
    </w:lvl>
    <w:lvl w:ilvl="6" w:tplc="0405000F" w:tentative="1">
      <w:start w:val="1"/>
      <w:numFmt w:val="decimal"/>
      <w:lvlText w:val="%7."/>
      <w:lvlJc w:val="left"/>
      <w:pPr>
        <w:ind w:left="4757" w:hanging="360"/>
      </w:pPr>
    </w:lvl>
    <w:lvl w:ilvl="7" w:tplc="04050019" w:tentative="1">
      <w:start w:val="1"/>
      <w:numFmt w:val="lowerLetter"/>
      <w:lvlText w:val="%8."/>
      <w:lvlJc w:val="left"/>
      <w:pPr>
        <w:ind w:left="5477" w:hanging="360"/>
      </w:pPr>
    </w:lvl>
    <w:lvl w:ilvl="8" w:tplc="040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>
    <w:nsid w:val="19AC15D9"/>
    <w:multiLevelType w:val="hybridMultilevel"/>
    <w:tmpl w:val="ADC28DA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86F46"/>
    <w:multiLevelType w:val="hybridMultilevel"/>
    <w:tmpl w:val="E7D2EF3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57" w:hanging="360"/>
      </w:pPr>
    </w:lvl>
    <w:lvl w:ilvl="2" w:tplc="04050001">
      <w:start w:val="1"/>
      <w:numFmt w:val="bullet"/>
      <w:lvlText w:val=""/>
      <w:lvlJc w:val="left"/>
      <w:pPr>
        <w:ind w:left="1877" w:hanging="180"/>
      </w:pPr>
      <w:rPr>
        <w:rFonts w:ascii="Symbol" w:hAnsi="Symbol" w:hint="default"/>
      </w:rPr>
    </w:lvl>
    <w:lvl w:ilvl="3" w:tplc="0405000F" w:tentative="1">
      <w:start w:val="1"/>
      <w:numFmt w:val="decimal"/>
      <w:lvlText w:val="%4."/>
      <w:lvlJc w:val="left"/>
      <w:pPr>
        <w:ind w:left="2597" w:hanging="360"/>
      </w:pPr>
    </w:lvl>
    <w:lvl w:ilvl="4" w:tplc="04050019" w:tentative="1">
      <w:start w:val="1"/>
      <w:numFmt w:val="lowerLetter"/>
      <w:lvlText w:val="%5."/>
      <w:lvlJc w:val="left"/>
      <w:pPr>
        <w:ind w:left="3317" w:hanging="360"/>
      </w:pPr>
    </w:lvl>
    <w:lvl w:ilvl="5" w:tplc="0405001B" w:tentative="1">
      <w:start w:val="1"/>
      <w:numFmt w:val="lowerRoman"/>
      <w:lvlText w:val="%6."/>
      <w:lvlJc w:val="right"/>
      <w:pPr>
        <w:ind w:left="4037" w:hanging="180"/>
      </w:pPr>
    </w:lvl>
    <w:lvl w:ilvl="6" w:tplc="0405000F" w:tentative="1">
      <w:start w:val="1"/>
      <w:numFmt w:val="decimal"/>
      <w:lvlText w:val="%7."/>
      <w:lvlJc w:val="left"/>
      <w:pPr>
        <w:ind w:left="4757" w:hanging="360"/>
      </w:pPr>
    </w:lvl>
    <w:lvl w:ilvl="7" w:tplc="04050019" w:tentative="1">
      <w:start w:val="1"/>
      <w:numFmt w:val="lowerLetter"/>
      <w:lvlText w:val="%8."/>
      <w:lvlJc w:val="left"/>
      <w:pPr>
        <w:ind w:left="5477" w:hanging="360"/>
      </w:pPr>
    </w:lvl>
    <w:lvl w:ilvl="8" w:tplc="040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24144C32"/>
    <w:multiLevelType w:val="hybridMultilevel"/>
    <w:tmpl w:val="D40C4E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7F67B0"/>
    <w:multiLevelType w:val="hybridMultilevel"/>
    <w:tmpl w:val="0E869B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00B06"/>
    <w:rsid w:val="000709CB"/>
    <w:rsid w:val="00083E20"/>
    <w:rsid w:val="00084AD2"/>
    <w:rsid w:val="001052BA"/>
    <w:rsid w:val="0015164B"/>
    <w:rsid w:val="00160EC9"/>
    <w:rsid w:val="0017080B"/>
    <w:rsid w:val="0021352D"/>
    <w:rsid w:val="00235DCF"/>
    <w:rsid w:val="00247D1D"/>
    <w:rsid w:val="00252D2D"/>
    <w:rsid w:val="002742BD"/>
    <w:rsid w:val="00281EB3"/>
    <w:rsid w:val="002A2CD6"/>
    <w:rsid w:val="002A43C4"/>
    <w:rsid w:val="002F0060"/>
    <w:rsid w:val="00375125"/>
    <w:rsid w:val="003A1B40"/>
    <w:rsid w:val="003A5BA4"/>
    <w:rsid w:val="003C040B"/>
    <w:rsid w:val="003D1D48"/>
    <w:rsid w:val="00440085"/>
    <w:rsid w:val="00441154"/>
    <w:rsid w:val="004513CC"/>
    <w:rsid w:val="004B0AD8"/>
    <w:rsid w:val="004E07E0"/>
    <w:rsid w:val="005160E4"/>
    <w:rsid w:val="00565C78"/>
    <w:rsid w:val="0059005D"/>
    <w:rsid w:val="005B3622"/>
    <w:rsid w:val="005C07DA"/>
    <w:rsid w:val="005D4579"/>
    <w:rsid w:val="005E5312"/>
    <w:rsid w:val="005E5B05"/>
    <w:rsid w:val="006347FB"/>
    <w:rsid w:val="0064124F"/>
    <w:rsid w:val="006515B1"/>
    <w:rsid w:val="006516F6"/>
    <w:rsid w:val="00666590"/>
    <w:rsid w:val="00684206"/>
    <w:rsid w:val="00694D6F"/>
    <w:rsid w:val="006B750D"/>
    <w:rsid w:val="006C55D6"/>
    <w:rsid w:val="006D5C35"/>
    <w:rsid w:val="006F6065"/>
    <w:rsid w:val="007269D6"/>
    <w:rsid w:val="007520A9"/>
    <w:rsid w:val="0079285F"/>
    <w:rsid w:val="007A4906"/>
    <w:rsid w:val="007A5D11"/>
    <w:rsid w:val="00804768"/>
    <w:rsid w:val="00805B24"/>
    <w:rsid w:val="00927B94"/>
    <w:rsid w:val="00947E9C"/>
    <w:rsid w:val="009576DF"/>
    <w:rsid w:val="009B6747"/>
    <w:rsid w:val="009C0200"/>
    <w:rsid w:val="009C4A2B"/>
    <w:rsid w:val="009C77DA"/>
    <w:rsid w:val="00A137A6"/>
    <w:rsid w:val="00A274CC"/>
    <w:rsid w:val="00AC1E9A"/>
    <w:rsid w:val="00AC558F"/>
    <w:rsid w:val="00B32E74"/>
    <w:rsid w:val="00B87A97"/>
    <w:rsid w:val="00BC1478"/>
    <w:rsid w:val="00BC215D"/>
    <w:rsid w:val="00BD446E"/>
    <w:rsid w:val="00C17465"/>
    <w:rsid w:val="00C53E32"/>
    <w:rsid w:val="00C8600B"/>
    <w:rsid w:val="00CA6778"/>
    <w:rsid w:val="00CA68AF"/>
    <w:rsid w:val="00D1571B"/>
    <w:rsid w:val="00D46518"/>
    <w:rsid w:val="00E777B9"/>
    <w:rsid w:val="00EF1F06"/>
    <w:rsid w:val="00F06E87"/>
    <w:rsid w:val="00F23263"/>
    <w:rsid w:val="00FA0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arc" idref="#_x0000_s1048"/>
        <o:r id="V:Rule8" type="arc" idref="#_x0000_s1070"/>
        <o:r id="V:Rule9" type="arc" idref="#_x0000_s1068"/>
        <o:r id="V:Rule10" type="connector" idref="#_x0000_s1057"/>
        <o:r id="V:Rule11" type="connector" idref="#_x0000_s1063"/>
        <o:r id="V:Rule12" type="connector" idref="#_x0000_s1064"/>
        <o:r id="V:Rule13" type="connector" idref="#_x0000_s1072"/>
        <o:r id="V:Rule14" type="connector" idref="#_x0000_s1074"/>
        <o:r id="V:Rule15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customStyle="1" w:styleId="Svtlstnovnzvraznn11">
    <w:name w:val="Světlé stínování – zvýraznění 11"/>
    <w:basedOn w:val="Normlntabulka"/>
    <w:uiPriority w:val="60"/>
    <w:locked/>
    <w:rsid w:val="006C55D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145</TotalTime>
  <Pages>1</Pages>
  <Words>113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16</cp:revision>
  <cp:lastPrinted>2014-02-22T10:34:00Z</cp:lastPrinted>
  <dcterms:created xsi:type="dcterms:W3CDTF">2013-11-19T21:58:00Z</dcterms:created>
  <dcterms:modified xsi:type="dcterms:W3CDTF">2014-02-22T10:34:00Z</dcterms:modified>
</cp:coreProperties>
</file>