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1F5">
        <w:rPr>
          <w:rFonts w:ascii="Comic Sans MS" w:hAnsi="Comic Sans MS" w:cs="Comic Sans MS"/>
          <w:b/>
          <w:bCs/>
          <w:color w:val="024595"/>
          <w:sz w:val="54"/>
          <w:szCs w:val="54"/>
        </w:rPr>
        <w:t>Gravitační pole</w:t>
      </w:r>
    </w:p>
    <w:p w:rsidR="00FA5A9C" w:rsidRDefault="005D4579" w:rsidP="0093391D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2B67C8" w:rsidRDefault="002B67C8" w:rsidP="002B67C8">
      <w:pPr>
        <w:pStyle w:val="Odstavecseseznamem"/>
        <w:numPr>
          <w:ilvl w:val="0"/>
          <w:numId w:val="4"/>
        </w:numPr>
        <w:ind w:left="426"/>
      </w:pPr>
      <w:r>
        <w:t>Určete velikost sil, kterými se přitahují dvě dotýkající se homogenní koule, je-li hmotnost první koule 12 t a její poloměr 10 m a hmotnost druhé 15 t a poloměr 12 m.</w:t>
      </w:r>
    </w:p>
    <w:p w:rsidR="002B67C8" w:rsidRDefault="002B67C8" w:rsidP="002B67C8">
      <w:pPr>
        <w:pStyle w:val="Odstavecseseznamem"/>
        <w:numPr>
          <w:ilvl w:val="0"/>
          <w:numId w:val="4"/>
        </w:numPr>
        <w:ind w:left="426"/>
      </w:pPr>
      <w:r>
        <w:t xml:space="preserve">Určete poměr sil, kterými přitahuje Slunce Venuši a Slunce Zemi. </w:t>
      </w:r>
      <w:r w:rsidRPr="00771072">
        <w:t>Hmotnosti objektů a jejich vzdálenosti si dohledejte sami.</w:t>
      </w:r>
    </w:p>
    <w:p w:rsidR="002B67C8" w:rsidRDefault="002B67C8" w:rsidP="002B67C8">
      <w:pPr>
        <w:pStyle w:val="Odstavecseseznamem"/>
        <w:numPr>
          <w:ilvl w:val="0"/>
          <w:numId w:val="4"/>
        </w:numPr>
        <w:ind w:left="426"/>
      </w:pPr>
      <w:r>
        <w:t xml:space="preserve">Dva hmotné body, z nichž každý má hmotnost </w:t>
      </w:r>
      <w:r w:rsidRPr="00947558">
        <w:rPr>
          <w:b/>
          <w:i/>
        </w:rPr>
        <w:t>m</w:t>
      </w:r>
      <w:r>
        <w:t xml:space="preserve">, se přitahují ve vzdálenosti </w:t>
      </w:r>
      <w:r w:rsidRPr="00947558">
        <w:rPr>
          <w:b/>
          <w:i/>
        </w:rPr>
        <w:t>r</w:t>
      </w:r>
      <w:r>
        <w:t xml:space="preserve"> gravitační silou </w:t>
      </w:r>
      <w:r w:rsidRPr="00947558">
        <w:rPr>
          <w:b/>
          <w:i/>
        </w:rPr>
        <w:t>90 N</w:t>
      </w:r>
      <w:r>
        <w:t xml:space="preserve"> . Jak velkou silou se přitahují hmotné body:</w:t>
      </w:r>
    </w:p>
    <w:p w:rsidR="002B67C8" w:rsidRDefault="002B67C8" w:rsidP="002B67C8">
      <w:pPr>
        <w:pStyle w:val="Odstavecseseznamem"/>
        <w:numPr>
          <w:ilvl w:val="1"/>
          <w:numId w:val="4"/>
        </w:numPr>
      </w:pPr>
      <w:r>
        <w:t xml:space="preserve">ve vzdálenosti </w:t>
      </w:r>
      <w:r w:rsidRPr="00947558">
        <w:rPr>
          <w:position w:val="-6"/>
        </w:rPr>
        <w:object w:dxaOrig="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25pt;height:13.85pt" o:ole="">
            <v:imagedata r:id="rId9" o:title=""/>
          </v:shape>
          <o:OLEObject Type="Embed" ProgID="Equation.3" ShapeID="_x0000_i1025" DrawAspect="Content" ObjectID="_1423672788" r:id="rId10"/>
        </w:object>
      </w:r>
      <w:r>
        <w:t>,</w:t>
      </w:r>
    </w:p>
    <w:p w:rsidR="002B67C8" w:rsidRDefault="002B67C8" w:rsidP="002B67C8">
      <w:pPr>
        <w:pStyle w:val="Odstavecseseznamem"/>
        <w:numPr>
          <w:ilvl w:val="1"/>
          <w:numId w:val="4"/>
        </w:numPr>
      </w:pPr>
      <w:r>
        <w:t xml:space="preserve">ve vzdálenosti </w:t>
      </w:r>
      <w:r w:rsidRPr="00947558">
        <w:rPr>
          <w:position w:val="-24"/>
        </w:rPr>
        <w:object w:dxaOrig="220" w:dyaOrig="620">
          <v:shape id="_x0000_i1026" type="#_x0000_t75" style="width:11.1pt;height:31.15pt" o:ole="">
            <v:imagedata r:id="rId11" o:title=""/>
          </v:shape>
          <o:OLEObject Type="Embed" ProgID="Equation.3" ShapeID="_x0000_i1026" DrawAspect="Content" ObjectID="_1423672789" r:id="rId12"/>
        </w:object>
      </w:r>
      <w:r>
        <w:t>,</w:t>
      </w:r>
    </w:p>
    <w:p w:rsidR="002B67C8" w:rsidRDefault="002B67C8" w:rsidP="002B67C8">
      <w:pPr>
        <w:pStyle w:val="Odstavecseseznamem"/>
        <w:numPr>
          <w:ilvl w:val="1"/>
          <w:numId w:val="4"/>
        </w:numPr>
      </w:pPr>
      <w:r>
        <w:t xml:space="preserve">ve vzdálenosti </w:t>
      </w:r>
      <w:r w:rsidRPr="00947558">
        <w:rPr>
          <w:position w:val="-4"/>
        </w:rPr>
        <w:object w:dxaOrig="180" w:dyaOrig="200">
          <v:shape id="_x0000_i1027" type="#_x0000_t75" style="width:9pt;height:9.7pt" o:ole="">
            <v:imagedata r:id="rId13" o:title=""/>
          </v:shape>
          <o:OLEObject Type="Embed" ProgID="Equation.3" ShapeID="_x0000_i1027" DrawAspect="Content" ObjectID="_1423672790" r:id="rId14"/>
        </w:object>
      </w:r>
      <w:r>
        <w:t>, jestliže se hmotnost každého z hmotných bodů zdvojnásobí.</w:t>
      </w:r>
    </w:p>
    <w:p w:rsidR="002B67C8" w:rsidRDefault="002B67C8" w:rsidP="002B67C8">
      <w:pPr>
        <w:pStyle w:val="Odstavecseseznamem"/>
        <w:numPr>
          <w:ilvl w:val="0"/>
          <w:numId w:val="4"/>
        </w:numPr>
        <w:ind w:left="426"/>
      </w:pPr>
      <w:r>
        <w:t>V blízké budoucnosti se možná vypravíte na Mars. Určete gravitační zrychlení na povrchu Marsu a sílu, kterou budete k této planetě přitahování. Hmotnost planety a její poloměr si dohledejte sami.</w:t>
      </w:r>
    </w:p>
    <w:p w:rsidR="002B67C8" w:rsidRPr="000E570F" w:rsidRDefault="002B67C8" w:rsidP="002B67C8">
      <w:pPr>
        <w:pStyle w:val="Odstavecseseznamem"/>
        <w:numPr>
          <w:ilvl w:val="0"/>
          <w:numId w:val="4"/>
        </w:numPr>
        <w:ind w:left="426"/>
      </w:pPr>
      <w:r>
        <w:t xml:space="preserve">Určete hmotnost a hustotu Jupiteru, víte-li že jeho průměr je 143000 km a intenzita gravitační pole Jupiteru na jeho povrchu je 23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kg</m:t>
            </m:r>
          </m:den>
        </m:f>
      </m:oMath>
      <w:r>
        <w:rPr>
          <w:rFonts w:eastAsiaTheme="minorEastAsia"/>
        </w:rPr>
        <w:t>.</w:t>
      </w:r>
    </w:p>
    <w:p w:rsidR="002B67C8" w:rsidRPr="000E570F" w:rsidRDefault="002B67C8" w:rsidP="002B67C8">
      <w:pPr>
        <w:pStyle w:val="Odstavecseseznamem"/>
        <w:numPr>
          <w:ilvl w:val="0"/>
          <w:numId w:val="4"/>
        </w:numPr>
        <w:ind w:left="426"/>
      </w:pPr>
      <w:r>
        <w:rPr>
          <w:rFonts w:eastAsiaTheme="minorEastAsia"/>
        </w:rPr>
        <w:t>V jaké výšce nad povrchem Země je gravitační zrychlení 5x menší než na je</w:t>
      </w:r>
      <w:r w:rsidR="0095178A">
        <w:rPr>
          <w:rFonts w:eastAsiaTheme="minorEastAsia"/>
        </w:rPr>
        <w:t>jím</w:t>
      </w:r>
      <w:r>
        <w:rPr>
          <w:rFonts w:eastAsiaTheme="minorEastAsia"/>
        </w:rPr>
        <w:t xml:space="preserve"> povrchu?</w:t>
      </w:r>
    </w:p>
    <w:p w:rsidR="002B67C8" w:rsidRDefault="002B67C8" w:rsidP="002B67C8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</w:p>
    <w:p w:rsidR="008277BA" w:rsidRDefault="008277BA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</w:p>
    <w:sectPr w:rsidR="008277BA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438" w:rsidRDefault="00DE7438" w:rsidP="00CA6778">
      <w:pPr>
        <w:spacing w:before="0" w:after="0"/>
      </w:pPr>
      <w:r>
        <w:separator/>
      </w:r>
    </w:p>
  </w:endnote>
  <w:endnote w:type="continuationSeparator" w:id="0">
    <w:p w:rsidR="00DE7438" w:rsidRDefault="00DE743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438" w:rsidRDefault="00DE7438" w:rsidP="00CA6778">
      <w:pPr>
        <w:spacing w:before="0" w:after="0"/>
      </w:pPr>
      <w:r>
        <w:separator/>
      </w:r>
    </w:p>
  </w:footnote>
  <w:footnote w:type="continuationSeparator" w:id="0">
    <w:p w:rsidR="00DE7438" w:rsidRDefault="00DE743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B3968"/>
    <w:multiLevelType w:val="hybridMultilevel"/>
    <w:tmpl w:val="91CA6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4068F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11F5"/>
    <w:rsid w:val="00084AD2"/>
    <w:rsid w:val="0015164B"/>
    <w:rsid w:val="0017080B"/>
    <w:rsid w:val="00235DCF"/>
    <w:rsid w:val="00247D1D"/>
    <w:rsid w:val="00252D2D"/>
    <w:rsid w:val="00262F05"/>
    <w:rsid w:val="002755AD"/>
    <w:rsid w:val="00281EB3"/>
    <w:rsid w:val="002B67C8"/>
    <w:rsid w:val="00375125"/>
    <w:rsid w:val="003C040B"/>
    <w:rsid w:val="003D1D48"/>
    <w:rsid w:val="00441154"/>
    <w:rsid w:val="004513CC"/>
    <w:rsid w:val="004B0AD8"/>
    <w:rsid w:val="005D4579"/>
    <w:rsid w:val="00634188"/>
    <w:rsid w:val="006347FB"/>
    <w:rsid w:val="006515B1"/>
    <w:rsid w:val="006516F6"/>
    <w:rsid w:val="00665FEC"/>
    <w:rsid w:val="00666590"/>
    <w:rsid w:val="00684206"/>
    <w:rsid w:val="006B7C4B"/>
    <w:rsid w:val="00706420"/>
    <w:rsid w:val="007269D6"/>
    <w:rsid w:val="00730F2E"/>
    <w:rsid w:val="00801D09"/>
    <w:rsid w:val="008277BA"/>
    <w:rsid w:val="00866B21"/>
    <w:rsid w:val="00887D0C"/>
    <w:rsid w:val="0093391D"/>
    <w:rsid w:val="00947E9C"/>
    <w:rsid w:val="0095178A"/>
    <w:rsid w:val="009C77DA"/>
    <w:rsid w:val="00A92101"/>
    <w:rsid w:val="00BB724A"/>
    <w:rsid w:val="00BC16B9"/>
    <w:rsid w:val="00BD446E"/>
    <w:rsid w:val="00C243FB"/>
    <w:rsid w:val="00CA1D28"/>
    <w:rsid w:val="00CA6778"/>
    <w:rsid w:val="00CA68AF"/>
    <w:rsid w:val="00D15C51"/>
    <w:rsid w:val="00D85506"/>
    <w:rsid w:val="00DE7438"/>
    <w:rsid w:val="00E240E0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311F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1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26CE8-2C52-47E7-B232-B62DB395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1</Pages>
  <Words>154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cp:lastPrinted>2013-02-17T13:17:00Z</cp:lastPrinted>
  <dcterms:created xsi:type="dcterms:W3CDTF">2013-02-06T21:39:00Z</dcterms:created>
  <dcterms:modified xsi:type="dcterms:W3CDTF">2013-03-01T18:53:00Z</dcterms:modified>
</cp:coreProperties>
</file>