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77BA">
        <w:rPr>
          <w:rFonts w:ascii="Comic Sans MS" w:hAnsi="Comic Sans MS" w:cs="Comic Sans MS"/>
          <w:b/>
          <w:bCs/>
          <w:color w:val="024595"/>
          <w:sz w:val="54"/>
          <w:szCs w:val="54"/>
        </w:rPr>
        <w:t>Pohyby v homogenním gravitačním poli Země</w:t>
      </w:r>
    </w:p>
    <w:p w:rsidR="008277BA" w:rsidRPr="00294D80" w:rsidRDefault="005D4579" w:rsidP="008277BA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8277BA" w:rsidRPr="00294D80" w:rsidRDefault="008277BA" w:rsidP="008277BA">
      <w:pPr>
        <w:pStyle w:val="Odstavecseseznamem"/>
        <w:rPr>
          <w:sz w:val="18"/>
          <w:szCs w:val="18"/>
        </w:rPr>
      </w:pPr>
    </w:p>
    <w:p w:rsidR="008277BA" w:rsidRPr="00F926A9" w:rsidRDefault="008277BA" w:rsidP="008277BA">
      <w:pPr>
        <w:pStyle w:val="Odstavecseseznamem"/>
        <w:numPr>
          <w:ilvl w:val="0"/>
          <w:numId w:val="3"/>
        </w:numPr>
        <w:ind w:left="426"/>
        <w:rPr>
          <w:sz w:val="18"/>
          <w:szCs w:val="18"/>
        </w:rPr>
      </w:pPr>
      <w:r>
        <w:t>Jakou rychlostí dopadne volně padající kámen z výšky 30 m. Rychlost vyjádřete v km/</w:t>
      </w:r>
      <w:proofErr w:type="spellStart"/>
      <w:r>
        <w:t>h</w:t>
      </w:r>
      <w:proofErr w:type="spellEnd"/>
      <w:r>
        <w:t>.</w:t>
      </w:r>
    </w:p>
    <w:p w:rsidR="008277BA" w:rsidRDefault="008277BA" w:rsidP="008277BA">
      <w:pPr>
        <w:pStyle w:val="Odstavecseseznamem"/>
        <w:numPr>
          <w:ilvl w:val="0"/>
          <w:numId w:val="3"/>
        </w:numPr>
        <w:ind w:left="426"/>
      </w:pPr>
      <w:r w:rsidRPr="00A55D26">
        <w:t>Budova o 1</w:t>
      </w:r>
      <w:r>
        <w:t>2</w:t>
      </w:r>
      <w:r w:rsidRPr="00A55D26">
        <w:t xml:space="preserve"> patrech je vysoká </w:t>
      </w:r>
      <w:r>
        <w:t>30</w:t>
      </w:r>
      <w:r w:rsidRPr="00A55D26">
        <w:t xml:space="preserve"> m. Jakou r</w:t>
      </w:r>
      <w:r>
        <w:t>ychlostí proletí kolem okna v 5</w:t>
      </w:r>
      <w:r w:rsidRPr="00A55D26">
        <w:t>.</w:t>
      </w:r>
      <w:r>
        <w:t xml:space="preserve"> patře květináč padající ze  7</w:t>
      </w:r>
      <w:r w:rsidRPr="00A55D26">
        <w:t>.</w:t>
      </w:r>
      <w:r>
        <w:t> </w:t>
      </w:r>
      <w:r w:rsidRPr="00A55D26">
        <w:t>patra?</w:t>
      </w:r>
    </w:p>
    <w:p w:rsidR="008277BA" w:rsidRPr="00A55D26" w:rsidRDefault="008277BA" w:rsidP="008277BA">
      <w:pPr>
        <w:pStyle w:val="Odstavecseseznamem"/>
        <w:numPr>
          <w:ilvl w:val="0"/>
          <w:numId w:val="3"/>
        </w:numPr>
        <w:ind w:left="426"/>
      </w:pPr>
      <w:r w:rsidRPr="00825FC0">
        <w:t>Na obrázku</w:t>
      </w:r>
      <w:r w:rsidR="0096345B">
        <w:rPr>
          <w:lang w:val="en-US"/>
        </w:rPr>
        <w:t>[</w:t>
      </w:r>
      <w:r w:rsidR="0096345B">
        <w:t>zdroj vlastní</w:t>
      </w:r>
      <w:r w:rsidR="0096345B">
        <w:rPr>
          <w:lang w:val="en-US"/>
        </w:rPr>
        <w:t>]</w:t>
      </w:r>
      <w:r w:rsidRPr="00825FC0">
        <w:t xml:space="preserve"> je znázorněno volně padající těleso. Určete vzdálenost bodů A </w:t>
      </w:r>
      <w:proofErr w:type="spellStart"/>
      <w:r w:rsidRPr="00825FC0">
        <w:t>a</w:t>
      </w:r>
      <w:proofErr w:type="spellEnd"/>
      <w:r w:rsidRPr="00825FC0">
        <w:t xml:space="preserve"> B.</w:t>
      </w: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306070</wp:posOffset>
            </wp:positionV>
            <wp:extent cx="2600325" cy="2162175"/>
            <wp:effectExtent l="19050" t="0" r="9525" b="0"/>
            <wp:wrapTopAndBottom/>
            <wp:docPr id="1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</w:p>
    <w:p w:rsidR="008277BA" w:rsidRDefault="008277BA" w:rsidP="008277BA">
      <w:pPr>
        <w:pStyle w:val="Odstavecseseznamem"/>
        <w:numPr>
          <w:ilvl w:val="0"/>
          <w:numId w:val="3"/>
        </w:numPr>
        <w:ind w:left="426"/>
      </w:pPr>
      <w:r w:rsidRPr="00A55D26">
        <w:t xml:space="preserve">Chlapec vrhl kámen svisle vzhůru rychlostí </w:t>
      </w:r>
      <w:r>
        <w:t>36 km/</w:t>
      </w:r>
      <w:proofErr w:type="spellStart"/>
      <w:r>
        <w:t>h</w:t>
      </w:r>
      <w:proofErr w:type="spellEnd"/>
      <w:r w:rsidRPr="00A55D26">
        <w:t>. Jak dlouho může zůstat stát na stejném místě, aniž by ho kámen zasáhl? Jaké výšky při tomto pohybu kámen dosáhl?</w:t>
      </w:r>
    </w:p>
    <w:p w:rsidR="008277BA" w:rsidRDefault="008277BA" w:rsidP="008277BA">
      <w:pPr>
        <w:pStyle w:val="Odstavecseseznamem"/>
        <w:numPr>
          <w:ilvl w:val="0"/>
          <w:numId w:val="3"/>
        </w:numPr>
        <w:ind w:left="426"/>
      </w:pPr>
      <w:r>
        <w:rPr>
          <w:noProof/>
          <w:lang w:eastAsia="cs-CZ"/>
        </w:rPr>
        <w:t>Jak velkou rychlostí tryská vodní proud z fontány, jestliže voda dosahuje maximální výšky 10 m</w:t>
      </w:r>
      <w:r>
        <w:t>?</w:t>
      </w:r>
    </w:p>
    <w:p w:rsidR="008277BA" w:rsidRDefault="008277BA" w:rsidP="008277BA">
      <w:pPr>
        <w:pStyle w:val="Odstavecseseznamem"/>
        <w:numPr>
          <w:ilvl w:val="0"/>
          <w:numId w:val="3"/>
        </w:numPr>
        <w:ind w:left="426"/>
      </w:pPr>
      <w:r w:rsidRPr="003A2481">
        <w:t xml:space="preserve">Těleso bylo vrženo svisle vzhůru rychlostí </w:t>
      </w:r>
      <w:r>
        <w:t>3</w:t>
      </w:r>
      <w:r w:rsidRPr="003A2481">
        <w:t>0 m/s.</w:t>
      </w:r>
      <w:r>
        <w:t xml:space="preserve"> Určete:</w:t>
      </w:r>
    </w:p>
    <w:p w:rsidR="008277BA" w:rsidRDefault="008277BA" w:rsidP="008277BA">
      <w:pPr>
        <w:pStyle w:val="Odstavecseseznamem"/>
        <w:numPr>
          <w:ilvl w:val="1"/>
          <w:numId w:val="3"/>
        </w:numPr>
        <w:ind w:left="851"/>
      </w:pPr>
      <w:r>
        <w:t>v</w:t>
      </w:r>
      <w:r w:rsidRPr="003A2481">
        <w:t> jaké výšce a jakou rychlost mělo těleso na konci</w:t>
      </w:r>
      <w:r>
        <w:t xml:space="preserve"> 2</w:t>
      </w:r>
      <w:r w:rsidRPr="003A2481">
        <w:t>.</w:t>
      </w:r>
      <w:r>
        <w:t> s</w:t>
      </w:r>
      <w:r w:rsidRPr="003A2481">
        <w:t>ekundy</w:t>
      </w:r>
      <w:r>
        <w:t>,</w:t>
      </w:r>
    </w:p>
    <w:p w:rsidR="008277BA" w:rsidRDefault="008277BA" w:rsidP="008277BA">
      <w:pPr>
        <w:pStyle w:val="Odstavecseseznamem"/>
        <w:numPr>
          <w:ilvl w:val="1"/>
          <w:numId w:val="3"/>
        </w:numPr>
        <w:ind w:left="851"/>
      </w:pPr>
      <w:r w:rsidRPr="003A2481">
        <w:t>dobu a výšku výstupu</w:t>
      </w:r>
      <w:r>
        <w:t>,</w:t>
      </w:r>
    </w:p>
    <w:p w:rsidR="008277BA" w:rsidRDefault="008277BA" w:rsidP="008277BA">
      <w:pPr>
        <w:pStyle w:val="Odstavecseseznamem"/>
        <w:numPr>
          <w:ilvl w:val="1"/>
          <w:numId w:val="3"/>
        </w:numPr>
        <w:ind w:left="851"/>
      </w:pPr>
      <w:r>
        <w:t>j</w:t>
      </w:r>
      <w:r w:rsidRPr="003A2481">
        <w:t>ak dlouho padalo těleso dolů</w:t>
      </w:r>
      <w:r>
        <w:t>,</w:t>
      </w:r>
    </w:p>
    <w:p w:rsidR="008277BA" w:rsidRPr="003A2481" w:rsidRDefault="008277BA" w:rsidP="008277BA">
      <w:pPr>
        <w:pStyle w:val="Odstavecseseznamem"/>
        <w:numPr>
          <w:ilvl w:val="1"/>
          <w:numId w:val="3"/>
        </w:numPr>
        <w:ind w:left="851"/>
      </w:pPr>
      <w:r>
        <w:t>dopadovou rychlost.</w:t>
      </w:r>
    </w:p>
    <w:p w:rsidR="008277BA" w:rsidRDefault="008277BA" w:rsidP="008277BA">
      <w:pPr>
        <w:pStyle w:val="Odstavecseseznamem"/>
        <w:numPr>
          <w:ilvl w:val="0"/>
          <w:numId w:val="3"/>
        </w:numPr>
        <w:ind w:left="426"/>
      </w:pPr>
      <w:r w:rsidRPr="00A55D26">
        <w:t>Letadlo letí ve výšce 2000 m rychlostí 720 km/</w:t>
      </w:r>
      <w:proofErr w:type="spellStart"/>
      <w:r w:rsidRPr="00A55D26">
        <w:t>h</w:t>
      </w:r>
      <w:proofErr w:type="spellEnd"/>
      <w:r w:rsidRPr="00A55D26">
        <w:t xml:space="preserve">. </w:t>
      </w:r>
      <w:r>
        <w:t>Určete:</w:t>
      </w:r>
    </w:p>
    <w:p w:rsidR="008277BA" w:rsidRDefault="008277BA" w:rsidP="008277BA">
      <w:pPr>
        <w:pStyle w:val="Odstavecseseznamem"/>
        <w:numPr>
          <w:ilvl w:val="1"/>
          <w:numId w:val="3"/>
        </w:numPr>
        <w:tabs>
          <w:tab w:val="left" w:pos="851"/>
        </w:tabs>
        <w:ind w:left="851"/>
      </w:pPr>
      <w:r>
        <w:t>v</w:t>
      </w:r>
      <w:r w:rsidRPr="00A55D26">
        <w:t xml:space="preserve"> jaké vodorovné vzdálenosti před cílem musí vypustit </w:t>
      </w:r>
      <w:r>
        <w:t>těleso</w:t>
      </w:r>
      <w:r w:rsidRPr="00A55D26">
        <w:t>, aby byl zasažen</w:t>
      </w:r>
      <w:r>
        <w:t>,</w:t>
      </w:r>
    </w:p>
    <w:p w:rsidR="008277BA" w:rsidRDefault="008277BA" w:rsidP="008277BA">
      <w:pPr>
        <w:pStyle w:val="Odstavecseseznamem"/>
        <w:numPr>
          <w:ilvl w:val="1"/>
          <w:numId w:val="3"/>
        </w:numPr>
        <w:tabs>
          <w:tab w:val="left" w:pos="851"/>
        </w:tabs>
        <w:ind w:left="851"/>
      </w:pPr>
      <w:r>
        <w:t>z</w:t>
      </w:r>
      <w:r w:rsidRPr="00A55D26">
        <w:t>a jak dlouho cíl zasáhne</w:t>
      </w:r>
      <w:r>
        <w:t>,</w:t>
      </w:r>
    </w:p>
    <w:p w:rsidR="008277BA" w:rsidRPr="00A55D26" w:rsidRDefault="008277BA" w:rsidP="008277BA">
      <w:pPr>
        <w:pStyle w:val="Odstavecseseznamem"/>
        <w:numPr>
          <w:ilvl w:val="1"/>
          <w:numId w:val="3"/>
        </w:numPr>
        <w:tabs>
          <w:tab w:val="left" w:pos="851"/>
        </w:tabs>
        <w:ind w:left="851"/>
      </w:pPr>
      <w:r>
        <w:t>j</w:t>
      </w:r>
      <w:r w:rsidRPr="00A55D26">
        <w:t>akou rychlostí dopadne?</w:t>
      </w:r>
    </w:p>
    <w:p w:rsidR="008277BA" w:rsidRDefault="008277BA" w:rsidP="008277BA">
      <w:pPr>
        <w:pStyle w:val="Odstavecseseznamem"/>
        <w:numPr>
          <w:ilvl w:val="0"/>
          <w:numId w:val="3"/>
        </w:numPr>
        <w:ind w:left="426"/>
      </w:pPr>
      <w:r>
        <w:t xml:space="preserve">Jakou rychlostí proudí voda z hadice umístěné vodorovně ve výšce 2 m nad zemí, jestliže stříká do vzdálenosti 15 m? </w:t>
      </w:r>
    </w:p>
    <w:p w:rsidR="008277BA" w:rsidRDefault="008277BA" w:rsidP="008277BA">
      <w:pPr>
        <w:pStyle w:val="Odstavecseseznamem"/>
      </w:pPr>
    </w:p>
    <w:p w:rsidR="005D4579" w:rsidRPr="00706420" w:rsidRDefault="005D4579" w:rsidP="008277BA">
      <w:pPr>
        <w:rPr>
          <w:rFonts w:asciiTheme="minorHAnsi" w:hAnsiTheme="minorHAnsi" w:cstheme="minorHAnsi"/>
          <w:b/>
          <w:bCs/>
          <w:color w:val="024595"/>
          <w:sz w:val="54"/>
          <w:szCs w:val="54"/>
        </w:rPr>
      </w:pPr>
    </w:p>
    <w:sectPr w:rsidR="005D4579" w:rsidRPr="00706420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5AD" w:rsidRDefault="002755AD" w:rsidP="00CA6778">
      <w:pPr>
        <w:spacing w:before="0" w:after="0"/>
      </w:pPr>
      <w:r>
        <w:separator/>
      </w:r>
    </w:p>
  </w:endnote>
  <w:endnote w:type="continuationSeparator" w:id="0">
    <w:p w:rsidR="002755AD" w:rsidRDefault="002755A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5AD" w:rsidRDefault="002755AD" w:rsidP="00CA6778">
      <w:pPr>
        <w:spacing w:before="0" w:after="0"/>
      </w:pPr>
      <w:r>
        <w:separator/>
      </w:r>
    </w:p>
  </w:footnote>
  <w:footnote w:type="continuationSeparator" w:id="0">
    <w:p w:rsidR="002755AD" w:rsidRDefault="002755A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235DCF"/>
    <w:rsid w:val="00247D1D"/>
    <w:rsid w:val="00252D2D"/>
    <w:rsid w:val="00262F05"/>
    <w:rsid w:val="002755AD"/>
    <w:rsid w:val="00281EB3"/>
    <w:rsid w:val="00375125"/>
    <w:rsid w:val="003C040B"/>
    <w:rsid w:val="003D1D48"/>
    <w:rsid w:val="00441154"/>
    <w:rsid w:val="004513CC"/>
    <w:rsid w:val="004B0AD8"/>
    <w:rsid w:val="005D4579"/>
    <w:rsid w:val="00634188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277BA"/>
    <w:rsid w:val="00866B21"/>
    <w:rsid w:val="00947E9C"/>
    <w:rsid w:val="0096345B"/>
    <w:rsid w:val="009C77DA"/>
    <w:rsid w:val="00A92101"/>
    <w:rsid w:val="00AB1BB0"/>
    <w:rsid w:val="00BB724A"/>
    <w:rsid w:val="00BD446E"/>
    <w:rsid w:val="00CA1D28"/>
    <w:rsid w:val="00CA6778"/>
    <w:rsid w:val="00CA68AF"/>
    <w:rsid w:val="00D15C51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2</Pages>
  <Words>161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dcterms:created xsi:type="dcterms:W3CDTF">2012-10-23T15:58:00Z</dcterms:created>
  <dcterms:modified xsi:type="dcterms:W3CDTF">2013-01-29T08:52:00Z</dcterms:modified>
</cp:coreProperties>
</file>