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D9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Tuhé těleso v křížovkách</w:t>
      </w:r>
    </w:p>
    <w:p w:rsidR="00946D92" w:rsidRDefault="005D4579" w:rsidP="00900AB3">
      <w:pPr>
        <w:spacing w:before="0" w:after="200" w:line="276" w:lineRule="auto"/>
      </w:pPr>
      <w:r w:rsidRPr="00946D92"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946D92">
        <w:rPr>
          <w:rFonts w:ascii="Comic Sans MS" w:hAnsi="Comic Sans MS"/>
          <w:b/>
          <w:color w:val="0070C0"/>
          <w:sz w:val="54"/>
          <w:szCs w:val="54"/>
        </w:rPr>
        <w:lastRenderedPageBreak/>
        <w:t>Řešení</w:t>
      </w:r>
      <w:r w:rsidR="00A77808" w:rsidRPr="00946D92">
        <w:rPr>
          <w:rFonts w:ascii="Comic Sans MS" w:hAnsi="Comic Sans MS"/>
          <w:b/>
          <w:color w:val="0070C0"/>
          <w:sz w:val="54"/>
          <w:szCs w:val="54"/>
        </w:rPr>
        <w:t>:</w:t>
      </w:r>
      <w:r w:rsidR="004D0005" w:rsidRPr="00946D92">
        <w:rPr>
          <w:rFonts w:ascii="Comic Sans MS" w:hAnsi="Comic Sans MS"/>
          <w:b/>
          <w:color w:val="0070C0"/>
          <w:sz w:val="54"/>
          <w:szCs w:val="54"/>
        </w:rPr>
        <w:br/>
      </w:r>
    </w:p>
    <w:p w:rsidR="00946D92" w:rsidRDefault="00946D92" w:rsidP="00946D92">
      <w:pPr>
        <w:pStyle w:val="Odstavecseseznamem"/>
        <w:numPr>
          <w:ilvl w:val="0"/>
          <w:numId w:val="15"/>
        </w:numPr>
        <w:ind w:left="426"/>
      </w:pPr>
      <w:r>
        <w:t>Jednoduchý stroj, který byl pravděpodobně využíván již při stavbě pyramid, se nazývá … (</w:t>
      </w:r>
      <w:r w:rsidRPr="00946D92">
        <w:rPr>
          <w:b/>
        </w:rPr>
        <w:t>tajenka</w:t>
      </w:r>
      <w:r>
        <w:t>).</w:t>
      </w:r>
    </w:p>
    <w:p w:rsidR="00946D92" w:rsidRDefault="00946D92" w:rsidP="00946D92">
      <w:pPr>
        <w:pStyle w:val="Odstavecseseznamem"/>
        <w:ind w:left="426"/>
      </w:pPr>
    </w:p>
    <w:tbl>
      <w:tblPr>
        <w:tblStyle w:val="Mkatabulky"/>
        <w:tblW w:w="0" w:type="auto"/>
        <w:tblLook w:val="04A0"/>
      </w:tblPr>
      <w:tblGrid>
        <w:gridCol w:w="541"/>
        <w:gridCol w:w="541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  <w:gridCol w:w="542"/>
      </w:tblGrid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C</w:t>
            </w:r>
          </w:p>
        </w:tc>
        <w:tc>
          <w:tcPr>
            <w:tcW w:w="542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Í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U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H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É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Ě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W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Ě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Ž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Š</w:t>
            </w: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Ě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Í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Y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P</w:t>
            </w:r>
          </w:p>
        </w:tc>
        <w:tc>
          <w:tcPr>
            <w:tcW w:w="54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Á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10.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11.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D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J</w:t>
            </w: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C</w:t>
            </w:r>
          </w:p>
        </w:tc>
        <w:tc>
          <w:tcPr>
            <w:tcW w:w="54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12.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Ý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D</w:t>
            </w:r>
          </w:p>
        </w:tc>
        <w:tc>
          <w:tcPr>
            <w:tcW w:w="542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C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13.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D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F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Í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14.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54269A">
        <w:trPr>
          <w:trHeight w:val="17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15.</w:t>
            </w:r>
          </w:p>
        </w:tc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top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B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542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542" w:type="dxa"/>
            <w:tcBorders>
              <w:top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Í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</w:tbl>
    <w:p w:rsidR="00946D92" w:rsidRDefault="00946D92" w:rsidP="00946D92">
      <w:pPr>
        <w:pStyle w:val="Odstavecseseznamem"/>
      </w:pPr>
    </w:p>
    <w:p w:rsidR="0054269A" w:rsidRDefault="0054269A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tbl>
      <w:tblPr>
        <w:tblStyle w:val="Mkatabulky"/>
        <w:tblW w:w="0" w:type="auto"/>
        <w:tblLook w:val="04A0"/>
      </w:tblPr>
      <w:tblGrid>
        <w:gridCol w:w="522"/>
        <w:gridCol w:w="8820"/>
      </w:tblGrid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lastRenderedPageBreak/>
              <w:t>1.</w:t>
            </w:r>
          </w:p>
        </w:tc>
        <w:tc>
          <w:tcPr>
            <w:tcW w:w="8820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Posuvný pohyb.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Kolmá vzdálenost síly od osy otáčení.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8820" w:type="dxa"/>
          </w:tcPr>
          <w:p w:rsidR="00900AB3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Vektorová veličina je dána svým směrem a …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Model tělesa, které nelze libovolně velkými silami deformovat.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Fyzikální veličina vyjádřena velikostí a směrem.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jednotky síly.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 xml:space="preserve"> Působiště tíhové síly, která působí na těleso v homogenním tíhovém poli.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fyzikální veličiny, kterou značíme M.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8820" w:type="dxa"/>
          </w:tcPr>
          <w:p w:rsidR="00946D92" w:rsidRPr="00CE66D0" w:rsidRDefault="00900AB3" w:rsidP="00900AB3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Jednoduchý stroj.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10.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Otáčivý pohyb.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11.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Soustava dvou stejně velkých sil opačného směru.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12.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Síla, která má na tuhé těleso stejné účinky jako všechny síly, které na těleso působí.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13.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Volná rovnovážná poloha.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14.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Jednotky momentu sílu vzhledem k ose otáčení.</w:t>
            </w:r>
          </w:p>
        </w:tc>
      </w:tr>
      <w:tr w:rsidR="00946D92" w:rsidRPr="00CE66D0" w:rsidTr="0054269A">
        <w:tc>
          <w:tcPr>
            <w:tcW w:w="522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15.</w:t>
            </w:r>
          </w:p>
        </w:tc>
        <w:tc>
          <w:tcPr>
            <w:tcW w:w="8820" w:type="dxa"/>
          </w:tcPr>
          <w:p w:rsidR="00946D92" w:rsidRPr="00CE66D0" w:rsidRDefault="00900AB3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Nestálá rovnovážná poloha.</w:t>
            </w:r>
          </w:p>
        </w:tc>
      </w:tr>
    </w:tbl>
    <w:p w:rsidR="00946D92" w:rsidRDefault="00946D92" w:rsidP="00900AB3">
      <w:pPr>
        <w:pStyle w:val="Odstavecseseznamem"/>
      </w:pPr>
    </w:p>
    <w:p w:rsidR="00946D92" w:rsidRDefault="00946D92" w:rsidP="00616676">
      <w:pPr>
        <w:pStyle w:val="Odstavecseseznamem"/>
      </w:pPr>
      <w:r>
        <w:br w:type="page"/>
      </w:r>
    </w:p>
    <w:p w:rsidR="00900AB3" w:rsidRDefault="00900AB3" w:rsidP="00900AB3">
      <w:pPr>
        <w:pStyle w:val="Odstavecseseznamem"/>
        <w:numPr>
          <w:ilvl w:val="0"/>
          <w:numId w:val="15"/>
        </w:numPr>
        <w:ind w:left="426"/>
      </w:pPr>
      <w:r>
        <w:lastRenderedPageBreak/>
        <w:t xml:space="preserve">Vytvořte křížovku s legendou, má-li </w:t>
      </w:r>
      <w:r w:rsidR="00616676">
        <w:t xml:space="preserve">být </w:t>
      </w:r>
      <w:r>
        <w:t xml:space="preserve">tajenkou jméno řeckého </w:t>
      </w:r>
      <w:r w:rsidR="00616676">
        <w:t xml:space="preserve">matematika, fyzika, filozofa, vynálezce a astronoma žijícího </w:t>
      </w:r>
      <w:proofErr w:type="gramStart"/>
      <w:r w:rsidR="00616676">
        <w:t>ve 3.století</w:t>
      </w:r>
      <w:proofErr w:type="gramEnd"/>
      <w:r w:rsidR="00616676">
        <w:t xml:space="preserve"> </w:t>
      </w:r>
      <w:proofErr w:type="spellStart"/>
      <w:r w:rsidR="00616676">
        <w:t>p.n.l</w:t>
      </w:r>
      <w:proofErr w:type="spellEnd"/>
      <w:r>
        <w:t>.</w:t>
      </w:r>
      <w:r w:rsidR="00616676">
        <w:t xml:space="preserve"> </w:t>
      </w:r>
      <w:r w:rsidR="00CE66D0">
        <w:br/>
      </w:r>
      <w:r w:rsidR="00616676">
        <w:t>Jeden z</w:t>
      </w:r>
      <w:r w:rsidR="00CE66D0">
        <w:t> </w:t>
      </w:r>
      <w:proofErr w:type="gramStart"/>
      <w:r w:rsidR="00616676">
        <w:t>jeho</w:t>
      </w:r>
      <w:proofErr w:type="gramEnd"/>
      <w:r w:rsidR="00CE66D0">
        <w:t xml:space="preserve"> </w:t>
      </w:r>
      <w:r w:rsidR="00616676">
        <w:t>nejslavnější výroků zní: „Dejte mi pevný bod a já pohnu Zemí.“</w:t>
      </w:r>
    </w:p>
    <w:p w:rsidR="00900AB3" w:rsidRDefault="00900AB3" w:rsidP="00900AB3">
      <w:pPr>
        <w:pStyle w:val="Odstavecseseznamem"/>
        <w:ind w:left="426"/>
      </w:pPr>
    </w:p>
    <w:p w:rsidR="00900AB3" w:rsidRDefault="00900AB3" w:rsidP="00900AB3">
      <w:pPr>
        <w:pStyle w:val="Odstavecseseznamem"/>
      </w:pPr>
    </w:p>
    <w:tbl>
      <w:tblPr>
        <w:tblStyle w:val="Mkatabulky"/>
        <w:tblW w:w="0" w:type="auto"/>
        <w:tblLook w:val="04A0"/>
      </w:tblPr>
      <w:tblGrid>
        <w:gridCol w:w="780"/>
        <w:gridCol w:w="760"/>
        <w:gridCol w:w="760"/>
        <w:gridCol w:w="773"/>
        <w:gridCol w:w="775"/>
        <w:gridCol w:w="776"/>
        <w:gridCol w:w="792"/>
        <w:gridCol w:w="778"/>
        <w:gridCol w:w="779"/>
        <w:gridCol w:w="777"/>
        <w:gridCol w:w="774"/>
      </w:tblGrid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</w:t>
            </w: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D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K</w:t>
            </w:r>
          </w:p>
        </w:tc>
        <w:tc>
          <w:tcPr>
            <w:tcW w:w="777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left w:val="nil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Š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778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U</w:t>
            </w:r>
          </w:p>
        </w:tc>
        <w:tc>
          <w:tcPr>
            <w:tcW w:w="777" w:type="dxa"/>
            <w:tcBorders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B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Y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CH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B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773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Ě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G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O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D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M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E</w:t>
            </w:r>
          </w:p>
        </w:tc>
        <w:tc>
          <w:tcPr>
            <w:tcW w:w="778" w:type="dxa"/>
            <w:tcBorders>
              <w:top w:val="single" w:sz="4" w:space="0" w:color="auto"/>
              <w:bottom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R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  <w:tr w:rsidR="00946D92" w:rsidRPr="00CE66D0" w:rsidTr="00616676"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S</w:t>
            </w:r>
          </w:p>
        </w:tc>
        <w:tc>
          <w:tcPr>
            <w:tcW w:w="778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Í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L</w:t>
            </w:r>
          </w:p>
        </w:tc>
        <w:tc>
          <w:tcPr>
            <w:tcW w:w="777" w:type="dxa"/>
            <w:tcBorders>
              <w:top w:val="single" w:sz="4" w:space="0" w:color="auto"/>
              <w:right w:val="single" w:sz="4" w:space="0" w:color="auto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A</w:t>
            </w:r>
          </w:p>
        </w:tc>
        <w:tc>
          <w:tcPr>
            <w:tcW w:w="77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</w:p>
        </w:tc>
      </w:tr>
    </w:tbl>
    <w:p w:rsidR="00946D92" w:rsidRDefault="00946D92" w:rsidP="00616676">
      <w:pPr>
        <w:pStyle w:val="Odstavecseseznamem"/>
      </w:pPr>
    </w:p>
    <w:tbl>
      <w:tblPr>
        <w:tblStyle w:val="Mkatabulky"/>
        <w:tblW w:w="9212" w:type="dxa"/>
        <w:tblLook w:val="04A0"/>
      </w:tblPr>
      <w:tblGrid>
        <w:gridCol w:w="817"/>
        <w:gridCol w:w="8395"/>
      </w:tblGrid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1.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Tuhé těleso v podobě kotouče, popř. soustavy kotoučů a pevného vlákna.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2.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Nakloněná rovina navinutá v podobě spirály na válec.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3.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veličiny definované jako podíl dráhy a času.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4.</w:t>
            </w:r>
          </w:p>
        </w:tc>
        <w:tc>
          <w:tcPr>
            <w:tcW w:w="8395" w:type="dxa"/>
          </w:tcPr>
          <w:p w:rsidR="00946D92" w:rsidRPr="00CE66D0" w:rsidRDefault="00616676" w:rsidP="00616676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Práce, kterou je nutno vykonat k přemístění tělesa z rovnovážné polohy stálé do rovnovážné polohy vratké.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5.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Přístroj k měření velikosti síly.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6.</w:t>
            </w:r>
          </w:p>
        </w:tc>
        <w:tc>
          <w:tcPr>
            <w:tcW w:w="8395" w:type="dxa"/>
          </w:tcPr>
          <w:p w:rsidR="00946D92" w:rsidRPr="00CE66D0" w:rsidRDefault="00CE66D0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Fyzikální veličina, která má stejné jednotky jako práce.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7.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Ideální těleso.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8.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Základní délková jednotka.</w:t>
            </w:r>
          </w:p>
        </w:tc>
      </w:tr>
      <w:tr w:rsidR="00946D92" w:rsidRPr="00CE66D0" w:rsidTr="007B08F4">
        <w:tc>
          <w:tcPr>
            <w:tcW w:w="817" w:type="dxa"/>
          </w:tcPr>
          <w:p w:rsidR="00946D92" w:rsidRPr="00CE66D0" w:rsidRDefault="00946D92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9.</w:t>
            </w:r>
          </w:p>
        </w:tc>
        <w:tc>
          <w:tcPr>
            <w:tcW w:w="8395" w:type="dxa"/>
          </w:tcPr>
          <w:p w:rsidR="00946D92" w:rsidRPr="00CE66D0" w:rsidRDefault="00616676" w:rsidP="007B08F4">
            <w:pPr>
              <w:rPr>
                <w:rFonts w:asciiTheme="minorHAnsi" w:hAnsiTheme="minorHAnsi"/>
              </w:rPr>
            </w:pPr>
            <w:r w:rsidRPr="00CE66D0">
              <w:rPr>
                <w:rFonts w:asciiTheme="minorHAnsi" w:hAnsiTheme="minorHAnsi"/>
              </w:rPr>
              <w:t>Název vektorové veličiny, jejíž jednotky jsou Newtony.</w:t>
            </w:r>
          </w:p>
        </w:tc>
      </w:tr>
    </w:tbl>
    <w:p w:rsidR="00A77808" w:rsidRPr="004D0005" w:rsidRDefault="00A77808" w:rsidP="00CE66D0">
      <w:pPr>
        <w:rPr>
          <w:rFonts w:ascii="Comic Sans MS" w:hAnsi="Comic Sans MS"/>
          <w:b/>
          <w:color w:val="0070C0"/>
        </w:rPr>
      </w:pPr>
    </w:p>
    <w:sectPr w:rsidR="00A77808" w:rsidRPr="004D0005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83C" w:rsidRDefault="0018283C" w:rsidP="00CA6778">
      <w:pPr>
        <w:spacing w:before="0" w:after="0"/>
      </w:pPr>
      <w:r>
        <w:separator/>
      </w:r>
    </w:p>
  </w:endnote>
  <w:endnote w:type="continuationSeparator" w:id="0">
    <w:p w:rsidR="0018283C" w:rsidRDefault="0018283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277BA">
      <w:rPr>
        <w:color w:val="808080" w:themeColor="background1" w:themeShade="80"/>
      </w:rPr>
      <w:t xml:space="preserve">Mgr.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83C" w:rsidRDefault="0018283C" w:rsidP="00CA6778">
      <w:pPr>
        <w:spacing w:before="0" w:after="0"/>
      </w:pPr>
      <w:r>
        <w:separator/>
      </w:r>
    </w:p>
  </w:footnote>
  <w:footnote w:type="continuationSeparator" w:id="0">
    <w:p w:rsidR="0018283C" w:rsidRDefault="0018283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0DDB"/>
    <w:multiLevelType w:val="hybridMultilevel"/>
    <w:tmpl w:val="69BCB804"/>
    <w:lvl w:ilvl="0" w:tplc="BB2E556C">
      <w:start w:val="1"/>
      <w:numFmt w:val="upperLetter"/>
      <w:lvlText w:val="%1."/>
      <w:lvlJc w:val="left"/>
      <w:pPr>
        <w:ind w:left="720" w:hanging="360"/>
      </w:pPr>
      <w:rPr>
        <w:rFonts w:cs="Comic Sans MS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F45AC"/>
    <w:multiLevelType w:val="hybridMultilevel"/>
    <w:tmpl w:val="7CECE35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420E7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40924"/>
    <w:multiLevelType w:val="hybridMultilevel"/>
    <w:tmpl w:val="A9AE0E1A"/>
    <w:lvl w:ilvl="0" w:tplc="51B286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21D1E"/>
    <w:multiLevelType w:val="hybridMultilevel"/>
    <w:tmpl w:val="ABEA9B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B3968"/>
    <w:multiLevelType w:val="hybridMultilevel"/>
    <w:tmpl w:val="91CA66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466F8"/>
    <w:multiLevelType w:val="hybridMultilevel"/>
    <w:tmpl w:val="90E4FE0A"/>
    <w:lvl w:ilvl="0" w:tplc="846EDCD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F83AE8"/>
    <w:multiLevelType w:val="hybridMultilevel"/>
    <w:tmpl w:val="D8049AC6"/>
    <w:lvl w:ilvl="0" w:tplc="6E40063E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0DC28FF"/>
    <w:multiLevelType w:val="hybridMultilevel"/>
    <w:tmpl w:val="0F0A726C"/>
    <w:lvl w:ilvl="0" w:tplc="9D100480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65AA7B10"/>
    <w:multiLevelType w:val="hybridMultilevel"/>
    <w:tmpl w:val="26E221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4BC4"/>
    <w:multiLevelType w:val="hybridMultilevel"/>
    <w:tmpl w:val="4236616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5F7245"/>
    <w:multiLevelType w:val="hybridMultilevel"/>
    <w:tmpl w:val="EE82A2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A4068F"/>
    <w:multiLevelType w:val="hybridMultilevel"/>
    <w:tmpl w:val="4CB8AF5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3"/>
  </w:num>
  <w:num w:numId="5">
    <w:abstractNumId w:val="14"/>
  </w:num>
  <w:num w:numId="6">
    <w:abstractNumId w:val="5"/>
  </w:num>
  <w:num w:numId="7">
    <w:abstractNumId w:val="2"/>
  </w:num>
  <w:num w:numId="8">
    <w:abstractNumId w:val="12"/>
  </w:num>
  <w:num w:numId="9">
    <w:abstractNumId w:val="11"/>
  </w:num>
  <w:num w:numId="10">
    <w:abstractNumId w:val="3"/>
  </w:num>
  <w:num w:numId="11">
    <w:abstractNumId w:val="9"/>
  </w:num>
  <w:num w:numId="12">
    <w:abstractNumId w:val="10"/>
  </w:num>
  <w:num w:numId="13">
    <w:abstractNumId w:val="0"/>
  </w:num>
  <w:num w:numId="14">
    <w:abstractNumId w:val="4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311F5"/>
    <w:rsid w:val="0004548C"/>
    <w:rsid w:val="00084AD2"/>
    <w:rsid w:val="0015164B"/>
    <w:rsid w:val="0017080B"/>
    <w:rsid w:val="0018283C"/>
    <w:rsid w:val="001E1333"/>
    <w:rsid w:val="00235DCF"/>
    <w:rsid w:val="00247D1D"/>
    <w:rsid w:val="00252D2D"/>
    <w:rsid w:val="00262F05"/>
    <w:rsid w:val="002755AD"/>
    <w:rsid w:val="00281EB3"/>
    <w:rsid w:val="002B67C8"/>
    <w:rsid w:val="00375125"/>
    <w:rsid w:val="003C040B"/>
    <w:rsid w:val="003D1D48"/>
    <w:rsid w:val="00441154"/>
    <w:rsid w:val="004513CC"/>
    <w:rsid w:val="004B0AD8"/>
    <w:rsid w:val="004D0005"/>
    <w:rsid w:val="00525F57"/>
    <w:rsid w:val="0054269A"/>
    <w:rsid w:val="00573FDF"/>
    <w:rsid w:val="005D4579"/>
    <w:rsid w:val="00616676"/>
    <w:rsid w:val="00634188"/>
    <w:rsid w:val="006347FB"/>
    <w:rsid w:val="006515B1"/>
    <w:rsid w:val="006516F6"/>
    <w:rsid w:val="00665FEC"/>
    <w:rsid w:val="00666590"/>
    <w:rsid w:val="00666833"/>
    <w:rsid w:val="00684206"/>
    <w:rsid w:val="00697F07"/>
    <w:rsid w:val="006B7C4B"/>
    <w:rsid w:val="006C1EF5"/>
    <w:rsid w:val="00706420"/>
    <w:rsid w:val="007269D6"/>
    <w:rsid w:val="00730F2E"/>
    <w:rsid w:val="00801D09"/>
    <w:rsid w:val="008277BA"/>
    <w:rsid w:val="00866B21"/>
    <w:rsid w:val="00887D0C"/>
    <w:rsid w:val="008F330A"/>
    <w:rsid w:val="00900AB3"/>
    <w:rsid w:val="0093391D"/>
    <w:rsid w:val="00946D92"/>
    <w:rsid w:val="00947E9C"/>
    <w:rsid w:val="009C77DA"/>
    <w:rsid w:val="00A77808"/>
    <w:rsid w:val="00A92101"/>
    <w:rsid w:val="00B10077"/>
    <w:rsid w:val="00BB724A"/>
    <w:rsid w:val="00BD446E"/>
    <w:rsid w:val="00C22B97"/>
    <w:rsid w:val="00C243FB"/>
    <w:rsid w:val="00CA1D28"/>
    <w:rsid w:val="00CA6778"/>
    <w:rsid w:val="00CA68AF"/>
    <w:rsid w:val="00CE66D0"/>
    <w:rsid w:val="00D15C51"/>
    <w:rsid w:val="00D84B46"/>
    <w:rsid w:val="00D85506"/>
    <w:rsid w:val="00DA230F"/>
    <w:rsid w:val="00DB2622"/>
    <w:rsid w:val="00DB602D"/>
    <w:rsid w:val="00E240E0"/>
    <w:rsid w:val="00F1702E"/>
    <w:rsid w:val="00F23263"/>
    <w:rsid w:val="00FA5A9C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A778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customStyle="1" w:styleId="cislo">
    <w:name w:val="cislo"/>
    <w:basedOn w:val="Normln"/>
    <w:next w:val="Normln"/>
    <w:uiPriority w:val="99"/>
    <w:rsid w:val="00FA5A9C"/>
    <w:pPr>
      <w:autoSpaceDE w:val="0"/>
      <w:autoSpaceDN w:val="0"/>
      <w:adjustRightInd w:val="0"/>
      <w:spacing w:before="0" w:after="0"/>
    </w:pPr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locked/>
    <w:rsid w:val="00FA5A9C"/>
    <w:pPr>
      <w:spacing w:before="0"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5A9C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locked/>
    <w:rsid w:val="00FA5A9C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0311F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11F5"/>
    <w:rPr>
      <w:rFonts w:ascii="Tahoma" w:hAnsi="Tahoma" w:cs="Tahoma"/>
      <w:sz w:val="16"/>
      <w:szCs w:val="16"/>
    </w:rPr>
  </w:style>
  <w:style w:type="paragraph" w:customStyle="1" w:styleId="Pjv">
    <w:name w:val="Pájův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paragraph" w:customStyle="1" w:styleId="Pjv3">
    <w:name w:val="Pájův3"/>
    <w:basedOn w:val="Nadpis3"/>
    <w:rsid w:val="00A77808"/>
    <w:pPr>
      <w:keepLines w:val="0"/>
      <w:spacing w:before="240" w:after="60"/>
    </w:pPr>
    <w:rPr>
      <w:rFonts w:ascii="Times New Roman" w:eastAsia="Times New Roman" w:hAnsi="Times New Roman" w:cs="Times New Roman"/>
      <w:b w:val="0"/>
      <w:bCs w:val="0"/>
      <w:color w:val="auto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7780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900AB3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locked/>
    <w:rsid w:val="00900AB3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73D1EE-778E-4C61-9987-99FFF894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31</TotalTime>
  <Pages>4</Pages>
  <Words>312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cp:lastPrinted>2013-02-17T13:17:00Z</cp:lastPrinted>
  <dcterms:created xsi:type="dcterms:W3CDTF">2013-03-04T20:04:00Z</dcterms:created>
  <dcterms:modified xsi:type="dcterms:W3CDTF">2013-03-04T20:33:00Z</dcterms:modified>
</cp:coreProperties>
</file>