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B21">
        <w:rPr>
          <w:rFonts w:ascii="Comic Sans MS" w:hAnsi="Comic Sans MS" w:cs="Comic Sans MS"/>
          <w:b/>
          <w:bCs/>
          <w:color w:val="024595"/>
          <w:sz w:val="54"/>
          <w:szCs w:val="54"/>
        </w:rPr>
        <w:t>Slovní úlohy o pohybu</w:t>
      </w:r>
      <w:r w:rsidR="004239EE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r w:rsidR="004239EE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(řešení)</w:t>
      </w:r>
    </w:p>
    <w:p w:rsidR="004239EE" w:rsidRDefault="004239EE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092D7F" w:rsidRPr="00F648CF" w:rsidRDefault="005D4579" w:rsidP="00092D7F">
      <w:pPr>
        <w:pStyle w:val="Odstavecseseznamem"/>
        <w:numPr>
          <w:ilvl w:val="0"/>
          <w:numId w:val="1"/>
        </w:numPr>
        <w:jc w:val="both"/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092D7F" w:rsidRPr="00F648CF">
        <w:lastRenderedPageBreak/>
        <w:t>Vzdálenost Plzně a Brna je 294 km. Z Plzně vyjelo osobní auto v 6:30 průměrnou rychlostí 80 km/</w:t>
      </w:r>
      <w:proofErr w:type="spellStart"/>
      <w:r w:rsidR="00092D7F" w:rsidRPr="00F648CF">
        <w:t>h</w:t>
      </w:r>
      <w:proofErr w:type="spellEnd"/>
      <w:r w:rsidR="00092D7F" w:rsidRPr="00F648CF">
        <w:t>. Ve stejný okamžik vyjelo z Brna nákladní auto pohybující se průměrnou rychlostí 54 km/</w:t>
      </w:r>
      <w:proofErr w:type="spellStart"/>
      <w:r w:rsidR="00092D7F" w:rsidRPr="00F648CF">
        <w:t>h</w:t>
      </w:r>
      <w:proofErr w:type="spellEnd"/>
      <w:r w:rsidR="00092D7F" w:rsidRPr="00F648CF">
        <w:t>. V kolik hodin a jak daleko od Plzně se potkají? Kolik zaplatí řidič osobního auta za tuto cestu, má-li jeho automobil spotřebu 6 l benzínu na 100 km?</w:t>
      </w:r>
    </w:p>
    <w:p w:rsidR="00092D7F" w:rsidRPr="00F648CF" w:rsidRDefault="00092D7F" w:rsidP="00092D7F">
      <w:pPr>
        <w:pStyle w:val="Odstavecseseznamem"/>
        <w:numPr>
          <w:ilvl w:val="0"/>
          <w:numId w:val="1"/>
        </w:numPr>
        <w:jc w:val="both"/>
      </w:pPr>
      <w:r w:rsidRPr="00F648CF">
        <w:t xml:space="preserve">V úterý po 15h vyjíždí z Hradce Králové do Liberce rychlík R 990. Z Liberce vyjíždí po 16h jiný </w:t>
      </w:r>
      <w:r>
        <w:br/>
      </w:r>
      <w:r w:rsidRPr="00F648CF">
        <w:t>rychlík R 993. V kolik hodin se vlaky na trasy setkají? Potřebné údaje vyhledejte na internetu.</w:t>
      </w:r>
    </w:p>
    <w:p w:rsidR="00092D7F" w:rsidRPr="00F648CF" w:rsidRDefault="00092D7F" w:rsidP="00092D7F">
      <w:pPr>
        <w:pStyle w:val="Odstavecseseznamem"/>
        <w:numPr>
          <w:ilvl w:val="0"/>
          <w:numId w:val="1"/>
        </w:numPr>
        <w:jc w:val="both"/>
      </w:pPr>
      <w:r w:rsidRPr="00F648CF">
        <w:t>Vzdálenost z </w:t>
      </w:r>
      <w:proofErr w:type="spellStart"/>
      <w:r w:rsidRPr="00F648CF">
        <w:t>Náchoda</w:t>
      </w:r>
      <w:proofErr w:type="spellEnd"/>
      <w:r w:rsidRPr="00F648CF">
        <w:t xml:space="preserve"> do Hradce Králové je 50 km. Z obou měst vyjeli současně proti sobě dva kamiony. První z </w:t>
      </w:r>
      <w:proofErr w:type="spellStart"/>
      <w:r w:rsidRPr="00F648CF">
        <w:t>Náchoda</w:t>
      </w:r>
      <w:proofErr w:type="spellEnd"/>
      <w:r w:rsidRPr="00F648CF">
        <w:t xml:space="preserve"> jel průměrnou rychlostí o 8 km/h větší než kamion z Hradce Králové, a</w:t>
      </w:r>
      <w:r>
        <w:t> </w:t>
      </w:r>
      <w:r w:rsidRPr="00F648CF">
        <w:t>tak</w:t>
      </w:r>
      <w:r>
        <w:t xml:space="preserve"> </w:t>
      </w:r>
      <w:r w:rsidRPr="00F648CF">
        <w:t>v okamžiku setkání ujelo o 5 km více. Určete průměrnou rychlost jednotlivých kamionů a</w:t>
      </w:r>
      <w:r>
        <w:t> </w:t>
      </w:r>
      <w:r w:rsidRPr="00F648CF">
        <w:t>dobu, kdy se setkali.</w:t>
      </w:r>
    </w:p>
    <w:p w:rsidR="00092D7F" w:rsidRPr="00F648CF" w:rsidRDefault="00092D7F" w:rsidP="00092D7F">
      <w:pPr>
        <w:pStyle w:val="Odstavecseseznamem"/>
        <w:numPr>
          <w:ilvl w:val="0"/>
          <w:numId w:val="1"/>
        </w:numPr>
        <w:jc w:val="both"/>
        <w:rPr>
          <w:rFonts w:cstheme="minorHAnsi"/>
        </w:rPr>
      </w:pPr>
      <w:r w:rsidRPr="00F648CF">
        <w:rPr>
          <w:rFonts w:cstheme="minorHAnsi"/>
        </w:rPr>
        <w:t>Věra vyšla na procházku rychlostí 1m</w:t>
      </w:r>
      <w:r w:rsidRPr="00F648CF">
        <w:rPr>
          <w:rFonts w:cstheme="minorHAnsi"/>
          <w:lang w:val="en-US"/>
        </w:rPr>
        <w:t>/s v 9:00</w:t>
      </w:r>
      <w:r w:rsidRPr="00F648CF">
        <w:rPr>
          <w:rFonts w:cstheme="minorHAnsi"/>
        </w:rPr>
        <w:t>. Pavel se za ní vydal až 20 min po jejím odchodu. V kolik hodin se setkali, jestliže šel chlapec rychlostí 6km</w:t>
      </w:r>
      <w:r w:rsidRPr="00F648CF">
        <w:rPr>
          <w:rFonts w:cstheme="minorHAnsi"/>
          <w:lang w:val="en-US"/>
        </w:rPr>
        <w:t>/</w:t>
      </w:r>
      <w:r w:rsidRPr="00F648CF">
        <w:rPr>
          <w:rFonts w:cstheme="minorHAnsi"/>
        </w:rPr>
        <w:t>h?</w:t>
      </w:r>
    </w:p>
    <w:p w:rsidR="00092D7F" w:rsidRDefault="00092D7F" w:rsidP="00092D7F">
      <w:pPr>
        <w:pStyle w:val="Odstavecseseznamem"/>
        <w:numPr>
          <w:ilvl w:val="0"/>
          <w:numId w:val="1"/>
        </w:numPr>
        <w:ind w:left="708"/>
        <w:jc w:val="both"/>
      </w:pPr>
      <w:r w:rsidRPr="00F648CF">
        <w:t>Vlk pronásleduje zajíce. Vzdálenost mezi nimi je 12 m. Přestože zajíc utíkal průměrnou rychlostí 54</w:t>
      </w:r>
      <w:r>
        <w:t> </w:t>
      </w:r>
      <w:r w:rsidRPr="00F648CF">
        <w:t>km/h, vlk</w:t>
      </w:r>
      <w:r>
        <w:t xml:space="preserve"> ho</w:t>
      </w:r>
      <w:r w:rsidRPr="00F648CF">
        <w:t xml:space="preserve"> dohonil za 6 sekund. Jakou průměrnou rychlostí v kilometrech za hodinu běžel vlk?</w:t>
      </w:r>
    </w:p>
    <w:p w:rsidR="00092D7F" w:rsidRDefault="001971DD" w:rsidP="00092D7F">
      <w:pPr>
        <w:jc w:val="both"/>
      </w:pPr>
      <w:r>
        <w:br/>
      </w:r>
      <w:r>
        <w:br/>
      </w:r>
    </w:p>
    <w:p w:rsidR="00092D7F" w:rsidRDefault="00092D7F" w:rsidP="00092D7F">
      <w:pPr>
        <w:jc w:val="both"/>
      </w:pPr>
      <w:r>
        <w:t>Výsledky:</w:t>
      </w:r>
    </w:p>
    <w:p w:rsidR="00092D7F" w:rsidRDefault="00092D7F" w:rsidP="00092D7F">
      <w:pPr>
        <w:pStyle w:val="Odstavecseseznamem"/>
        <w:numPr>
          <w:ilvl w:val="0"/>
          <w:numId w:val="4"/>
        </w:numPr>
        <w:jc w:val="both"/>
      </w:pPr>
      <w:r>
        <w:t>8:42;   175,5 km;   667,-</w:t>
      </w:r>
    </w:p>
    <w:p w:rsidR="00092D7F" w:rsidRDefault="00092D7F" w:rsidP="00092D7F">
      <w:pPr>
        <w:pStyle w:val="Odstavecseseznamem"/>
        <w:numPr>
          <w:ilvl w:val="0"/>
          <w:numId w:val="4"/>
        </w:numPr>
        <w:jc w:val="both"/>
      </w:pPr>
      <w:r>
        <w:t>16:24</w:t>
      </w:r>
    </w:p>
    <w:p w:rsidR="00092D7F" w:rsidRDefault="00092D7F" w:rsidP="00092D7F">
      <w:pPr>
        <w:pStyle w:val="Odstavecseseznamem"/>
        <w:numPr>
          <w:ilvl w:val="0"/>
          <w:numId w:val="4"/>
        </w:numPr>
        <w:jc w:val="both"/>
      </w:pPr>
      <w:r>
        <w:t>30 minut; v</w:t>
      </w:r>
      <w:r w:rsidRPr="00092D7F">
        <w:rPr>
          <w:vertAlign w:val="subscript"/>
        </w:rPr>
        <w:t>1</w:t>
      </w:r>
      <w:r>
        <w:t>=54 km/h; v</w:t>
      </w:r>
      <w:r w:rsidRPr="00092D7F">
        <w:rPr>
          <w:vertAlign w:val="subscript"/>
        </w:rPr>
        <w:t>2</w:t>
      </w:r>
      <w:r>
        <w:t>= 46 km/h</w:t>
      </w:r>
    </w:p>
    <w:p w:rsidR="00092D7F" w:rsidRDefault="00092D7F" w:rsidP="00092D7F">
      <w:pPr>
        <w:pStyle w:val="Odstavecseseznamem"/>
        <w:numPr>
          <w:ilvl w:val="0"/>
          <w:numId w:val="4"/>
        </w:numPr>
        <w:jc w:val="both"/>
      </w:pPr>
      <w:r>
        <w:t>9:50</w:t>
      </w:r>
    </w:p>
    <w:p w:rsidR="00092D7F" w:rsidRDefault="00092D7F" w:rsidP="00092D7F">
      <w:pPr>
        <w:pStyle w:val="Odstavecseseznamem"/>
        <w:numPr>
          <w:ilvl w:val="0"/>
          <w:numId w:val="4"/>
        </w:numPr>
        <w:jc w:val="both"/>
      </w:pPr>
      <w:r>
        <w:t>61,2 km/h</w:t>
      </w:r>
    </w:p>
    <w:p w:rsidR="00092D7F" w:rsidRPr="00F648CF" w:rsidRDefault="00092D7F" w:rsidP="00092D7F">
      <w:pPr>
        <w:jc w:val="both"/>
      </w:pPr>
    </w:p>
    <w:p w:rsidR="00092D7F" w:rsidRPr="00F648CF" w:rsidRDefault="00092D7F" w:rsidP="00092D7F">
      <w:pPr>
        <w:pStyle w:val="Odstavecseseznamem"/>
        <w:jc w:val="both"/>
      </w:pPr>
    </w:p>
    <w:p w:rsidR="00092D7F" w:rsidRDefault="00092D7F">
      <w:pPr>
        <w:spacing w:before="0" w:after="200" w:line="276" w:lineRule="auto"/>
        <w:rPr>
          <w:rFonts w:asciiTheme="minorHAnsi" w:hAnsiTheme="minorHAnsi" w:cstheme="minorHAnsi"/>
          <w:color w:val="1F497D" w:themeColor="text2"/>
        </w:rPr>
      </w:pPr>
      <w:r>
        <w:rPr>
          <w:rFonts w:cstheme="minorHAnsi"/>
          <w:color w:val="1F497D" w:themeColor="text2"/>
        </w:rPr>
        <w:br w:type="page"/>
      </w:r>
    </w:p>
    <w:p w:rsidR="004239EE" w:rsidRPr="00092D7F" w:rsidRDefault="004239EE" w:rsidP="00092D7F">
      <w:pPr>
        <w:pStyle w:val="Odstavecseseznamem"/>
        <w:numPr>
          <w:ilvl w:val="0"/>
          <w:numId w:val="2"/>
        </w:numPr>
        <w:rPr>
          <w:rFonts w:cstheme="minorHAnsi"/>
          <w:color w:val="1F497D" w:themeColor="text2"/>
        </w:rPr>
      </w:pPr>
      <w:r w:rsidRPr="00092D7F">
        <w:rPr>
          <w:rFonts w:cstheme="minorHAnsi"/>
          <w:color w:val="1F497D" w:themeColor="text2"/>
        </w:rPr>
        <w:lastRenderedPageBreak/>
        <w:t>Vzdálenost Plzně a Brna je 294 km. Z Plzně vyjelo osobní auto v 6:30 průměrnou rychlostí 80 km/</w:t>
      </w:r>
      <w:proofErr w:type="spellStart"/>
      <w:r w:rsidRPr="00092D7F">
        <w:rPr>
          <w:rFonts w:cstheme="minorHAnsi"/>
          <w:color w:val="1F497D" w:themeColor="text2"/>
        </w:rPr>
        <w:t>h</w:t>
      </w:r>
      <w:proofErr w:type="spellEnd"/>
      <w:r w:rsidRPr="00092D7F">
        <w:rPr>
          <w:rFonts w:cstheme="minorHAnsi"/>
          <w:color w:val="1F497D" w:themeColor="text2"/>
        </w:rPr>
        <w:t>. Ve stejný okamžik vyjelo z Brna nákladní auto pohybující se průměrnou rychlostí 54 km/</w:t>
      </w:r>
      <w:proofErr w:type="spellStart"/>
      <w:r w:rsidRPr="00092D7F">
        <w:rPr>
          <w:rFonts w:cstheme="minorHAnsi"/>
          <w:color w:val="1F497D" w:themeColor="text2"/>
        </w:rPr>
        <w:t>h</w:t>
      </w:r>
      <w:proofErr w:type="spellEnd"/>
      <w:r w:rsidRPr="00092D7F">
        <w:rPr>
          <w:rFonts w:cstheme="minorHAnsi"/>
          <w:color w:val="1F497D" w:themeColor="text2"/>
        </w:rPr>
        <w:t>. V kolik hodin a jak daleko od Plzně se potkají? Kolik zaplatí řidič osobního auta za tuto cestu, má-li jeho automobil spotřebu 6 l benzínu na 100 km?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Řešení: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  <w:position w:val="-100"/>
        </w:rPr>
        <w:object w:dxaOrig="1400" w:dyaOrig="2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pt;height:106pt" o:ole="">
            <v:imagedata r:id="rId8" o:title=""/>
          </v:shape>
          <o:OLEObject Type="Embed" ProgID="Equation.3" ShapeID="_x0000_i1025" DrawAspect="Content" ObjectID="_1412519491" r:id="rId9"/>
        </w:objec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Dva objekty </w:t>
      </w:r>
      <w:r w:rsidRPr="004239EE">
        <w:rPr>
          <w:rFonts w:asciiTheme="minorHAnsi" w:hAnsiTheme="minorHAnsi" w:cstheme="minorHAnsi"/>
          <w:b/>
        </w:rPr>
        <w:t>proti</w:t>
      </w:r>
      <w:r w:rsidRPr="004239EE">
        <w:rPr>
          <w:rFonts w:asciiTheme="minorHAnsi" w:hAnsiTheme="minorHAnsi" w:cstheme="minorHAnsi"/>
        </w:rPr>
        <w:t xml:space="preserve"> sobě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  <w:position w:val="-106"/>
        </w:rPr>
        <w:object w:dxaOrig="3780" w:dyaOrig="2240">
          <v:shape id="_x0000_i1026" type="#_x0000_t75" style="width:189pt;height:112pt" o:ole="">
            <v:imagedata r:id="rId10" o:title=""/>
          </v:shape>
          <o:OLEObject Type="Embed" ProgID="Equation.3" ShapeID="_x0000_i1026" DrawAspect="Content" ObjectID="_1412519492" r:id="rId11"/>
        </w:object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  <w:position w:val="-70"/>
        </w:rPr>
        <w:object w:dxaOrig="1380" w:dyaOrig="1520">
          <v:shape id="_x0000_i1027" type="#_x0000_t75" style="width:69pt;height:77pt" o:ole="">
            <v:imagedata r:id="rId12" o:title=""/>
          </v:shape>
          <o:OLEObject Type="Embed" ProgID="Equation.3" ShapeID="_x0000_i1027" DrawAspect="Content" ObjectID="_1412519493" r:id="rId13"/>
        </w:object>
      </w:r>
    </w:p>
    <w:p w:rsidR="004239EE" w:rsidRPr="004239EE" w:rsidRDefault="004239EE" w:rsidP="004239EE">
      <w:pPr>
        <w:tabs>
          <w:tab w:val="left" w:pos="7047"/>
        </w:tabs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Spotřeba: trasa 294 km, spotřeba 6 l na 100 km 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  <w:position w:val="-30"/>
        </w:rPr>
        <w:object w:dxaOrig="1359" w:dyaOrig="720">
          <v:shape id="_x0000_i1028" type="#_x0000_t75" style="width:67pt;height:36pt" o:ole="">
            <v:imagedata r:id="rId14" o:title=""/>
          </v:shape>
          <o:OLEObject Type="Embed" ProgID="Equation.3" ShapeID="_x0000_i1028" DrawAspect="Content" ObjectID="_1412519494" r:id="rId15"/>
        </w:object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  <w:position w:val="-24"/>
        </w:rPr>
        <w:object w:dxaOrig="1980" w:dyaOrig="620">
          <v:shape id="_x0000_i1029" type="#_x0000_t75" style="width:99pt;height:31pt" o:ole="">
            <v:imagedata r:id="rId16" o:title=""/>
          </v:shape>
          <o:OLEObject Type="Embed" ProgID="Equation.3" ShapeID="_x0000_i1029" DrawAspect="Content" ObjectID="_1412519495" r:id="rId17"/>
        </w:object>
      </w:r>
    </w:p>
    <w:p w:rsidR="004239EE" w:rsidRPr="004239EE" w:rsidRDefault="004239EE" w:rsidP="004239EE">
      <w:pPr>
        <w:ind w:left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Uvažujeme-li aktuální cenu 1 l benzínu  </w:t>
      </w:r>
      <w:r w:rsidRPr="004239EE">
        <w:rPr>
          <w:rFonts w:asciiTheme="minorHAnsi" w:hAnsiTheme="minorHAnsi" w:cstheme="minorHAnsi"/>
          <w:position w:val="-10"/>
        </w:rPr>
        <w:object w:dxaOrig="980" w:dyaOrig="320">
          <v:shape id="_x0000_i1030" type="#_x0000_t75" style="width:49pt;height:16pt" o:ole="">
            <v:imagedata r:id="rId18" o:title=""/>
          </v:shape>
          <o:OLEObject Type="Embed" ProgID="Equation.3" ShapeID="_x0000_i1030" DrawAspect="Content" ObjectID="_1412519496" r:id="rId19"/>
        </w:object>
      </w:r>
      <w:r w:rsidRPr="004239EE">
        <w:rPr>
          <w:rFonts w:asciiTheme="minorHAnsi" w:hAnsiTheme="minorHAnsi" w:cstheme="minorHAnsi"/>
        </w:rPr>
        <w:t xml:space="preserve">, celková částka za pohonné hmoty </w:t>
      </w:r>
      <w:r w:rsidRPr="004239EE">
        <w:rPr>
          <w:rFonts w:asciiTheme="minorHAnsi" w:hAnsiTheme="minorHAnsi" w:cstheme="minorHAnsi"/>
          <w:position w:val="-20"/>
        </w:rPr>
        <w:object w:dxaOrig="2520" w:dyaOrig="440">
          <v:shape id="_x0000_i1031" type="#_x0000_t75" style="width:126pt;height:22pt" o:ole="">
            <v:imagedata r:id="rId20" o:title=""/>
          </v:shape>
          <o:OLEObject Type="Embed" ProgID="Equation.3" ShapeID="_x0000_i1031" DrawAspect="Content" ObjectID="_1412519497" r:id="rId21"/>
        </w:object>
      </w:r>
    </w:p>
    <w:p w:rsidR="004239EE" w:rsidRPr="004239EE" w:rsidRDefault="004239EE" w:rsidP="004239EE">
      <w:pPr>
        <w:ind w:left="708"/>
        <w:rPr>
          <w:rFonts w:asciiTheme="minorHAnsi" w:hAnsiTheme="minorHAnsi" w:cstheme="minorHAnsi"/>
        </w:rPr>
      </w:pPr>
    </w:p>
    <w:p w:rsidR="004239EE" w:rsidRPr="004239EE" w:rsidRDefault="004239EE" w:rsidP="004239EE">
      <w:pPr>
        <w:ind w:left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Odpověď:</w:t>
      </w:r>
      <w:r w:rsidRPr="004239EE">
        <w:rPr>
          <w:rFonts w:asciiTheme="minorHAnsi" w:hAnsiTheme="minorHAnsi" w:cstheme="minorHAnsi"/>
        </w:rPr>
        <w:br/>
        <w:t>Automobily se potkají na cestě v 8:41:38,5 ve vzdálenosti 175,5 km od Plzně. Řidič zaplatí za benzín za cestu Plzeň – Brno zhruba 667 Kč.</w:t>
      </w:r>
    </w:p>
    <w:p w:rsidR="004239EE" w:rsidRPr="004239EE" w:rsidRDefault="004239EE" w:rsidP="004239EE">
      <w:pPr>
        <w:rPr>
          <w:rFonts w:asciiTheme="minorHAnsi" w:hAnsiTheme="minorHAnsi" w:cstheme="minorHAnsi"/>
        </w:rPr>
      </w:pPr>
    </w:p>
    <w:p w:rsidR="004239EE" w:rsidRPr="004239EE" w:rsidRDefault="004239EE" w:rsidP="004239EE">
      <w:pPr>
        <w:rPr>
          <w:rFonts w:asciiTheme="minorHAnsi" w:hAnsiTheme="minorHAnsi" w:cstheme="minorHAnsi"/>
        </w:rPr>
      </w:pPr>
    </w:p>
    <w:p w:rsidR="004239EE" w:rsidRPr="004239EE" w:rsidRDefault="004239EE" w:rsidP="004239EE">
      <w:pPr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br w:type="page"/>
      </w:r>
    </w:p>
    <w:p w:rsidR="004239EE" w:rsidRPr="004239EE" w:rsidRDefault="004239EE" w:rsidP="00092D7F">
      <w:pPr>
        <w:pStyle w:val="Odstavecseseznamem"/>
        <w:numPr>
          <w:ilvl w:val="0"/>
          <w:numId w:val="2"/>
        </w:numPr>
        <w:rPr>
          <w:rFonts w:cstheme="minorHAnsi"/>
          <w:color w:val="1F497D" w:themeColor="text2"/>
        </w:rPr>
      </w:pPr>
      <w:r w:rsidRPr="004239EE">
        <w:rPr>
          <w:rFonts w:cstheme="minorHAnsi"/>
          <w:color w:val="1F497D" w:themeColor="text2"/>
        </w:rPr>
        <w:lastRenderedPageBreak/>
        <w:t xml:space="preserve">V úterý po 15h vyjíždí z Hradce Králové do Liberce rychlík R 990. Z Liberce vyjíždí po 16h jiný </w:t>
      </w:r>
      <w:r>
        <w:rPr>
          <w:rFonts w:cstheme="minorHAnsi"/>
          <w:color w:val="1F497D" w:themeColor="text2"/>
        </w:rPr>
        <w:br/>
      </w:r>
      <w:r w:rsidRPr="004239EE">
        <w:rPr>
          <w:rFonts w:cstheme="minorHAnsi"/>
          <w:color w:val="1F497D" w:themeColor="text2"/>
        </w:rPr>
        <w:t>rychlík - R 993. V kolik hodin se vlaky na trasy setkají, předpokládáme-li shodnou průměrnou rychlost 54 km/h? Další potřebné údaje vyhledejte na internetu.</w:t>
      </w:r>
    </w:p>
    <w:p w:rsidR="004239EE" w:rsidRPr="004239EE" w:rsidRDefault="004239EE" w:rsidP="004239EE">
      <w:pPr>
        <w:ind w:left="360" w:firstLine="34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Řešení:</w:t>
      </w:r>
    </w:p>
    <w:p w:rsidR="004239EE" w:rsidRPr="004239EE" w:rsidRDefault="004239EE" w:rsidP="004239EE">
      <w:pPr>
        <w:ind w:left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Nejprve nalezneme na internetu časy odjezdů rychlíků a délku trasy </w:t>
      </w:r>
      <w:r w:rsidRPr="004239EE">
        <w:rPr>
          <w:rFonts w:asciiTheme="minorHAnsi" w:hAnsiTheme="minorHAnsi" w:cstheme="minorHAnsi"/>
        </w:rPr>
        <w:br/>
        <w:t>Hradec Králové – Liberec</w:t>
      </w:r>
    </w:p>
    <w:p w:rsidR="004239EE" w:rsidRPr="004239EE" w:rsidRDefault="004239EE" w:rsidP="004239EE">
      <w:pPr>
        <w:ind w:left="360" w:firstLine="34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R 990 odjezd z Hradce Králové 15:25</w:t>
      </w:r>
    </w:p>
    <w:p w:rsidR="004239EE" w:rsidRPr="004239EE" w:rsidRDefault="004239EE" w:rsidP="004239EE">
      <w:pPr>
        <w:ind w:left="708"/>
        <w:rPr>
          <w:rFonts w:asciiTheme="minorHAnsi" w:hAnsiTheme="minorHAnsi" w:cstheme="minorHAnsi"/>
          <w:sz w:val="16"/>
          <w:szCs w:val="16"/>
        </w:rPr>
      </w:pPr>
      <w:r w:rsidRPr="004239EE">
        <w:rPr>
          <w:rFonts w:asciiTheme="minorHAnsi" w:hAnsiTheme="minorHAnsi" w:cstheme="minorHAnsi"/>
          <w:sz w:val="16"/>
          <w:szCs w:val="16"/>
        </w:rPr>
        <w:t>(např. http://jizdnirady.idnes.cz/draha/?p=MyUxMzg0MjklNTQ1MzEyMCU1NDU0MjEyJTAlMTk3NTQlJTE1OjI1JTE3OjU4JTE5LjEwLjIwMTI-&amp;irk=Mjc0NjUzODk3)</w:t>
      </w:r>
    </w:p>
    <w:p w:rsidR="004239EE" w:rsidRPr="004239EE" w:rsidRDefault="004239EE" w:rsidP="004239EE">
      <w:pPr>
        <w:ind w:left="360" w:firstLine="34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R 993 odjezd z Liberce 16:02</w:t>
      </w:r>
    </w:p>
    <w:p w:rsidR="004239EE" w:rsidRPr="004239EE" w:rsidRDefault="004239EE" w:rsidP="004239EE">
      <w:pPr>
        <w:ind w:left="708"/>
        <w:rPr>
          <w:rFonts w:asciiTheme="minorHAnsi" w:hAnsiTheme="minorHAnsi" w:cstheme="minorHAnsi"/>
          <w:sz w:val="16"/>
          <w:szCs w:val="16"/>
        </w:rPr>
      </w:pPr>
      <w:r w:rsidRPr="004239EE">
        <w:rPr>
          <w:rFonts w:asciiTheme="minorHAnsi" w:hAnsiTheme="minorHAnsi" w:cstheme="minorHAnsi"/>
          <w:sz w:val="16"/>
          <w:szCs w:val="16"/>
        </w:rPr>
        <w:t>(např. http://jizdnirady.idnes.cz/draha/?p=MyUxMzg0ODclNTQ1NDIxMiU1NDUzMTIwJTAlMjcyNzUlJTE2OjAyJTE4OjM3JTE5LjEwLjIwMTI-&amp;irk=Mjc0NjUzODk3)</w:t>
      </w:r>
    </w:p>
    <w:p w:rsidR="004239EE" w:rsidRPr="004239EE" w:rsidRDefault="004239EE" w:rsidP="004239EE">
      <w:pPr>
        <w:ind w:left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Hradec Králové – Liberec trasa: 139 km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Časový rozdíl: 16:02 – 15:25 = </w:t>
      </w:r>
      <w:proofErr w:type="gramStart"/>
      <w:r w:rsidRPr="004239EE">
        <w:rPr>
          <w:rFonts w:asciiTheme="minorHAnsi" w:hAnsiTheme="minorHAnsi" w:cstheme="minorHAnsi"/>
        </w:rPr>
        <w:t>0:37 ( 37</w:t>
      </w:r>
      <w:proofErr w:type="gramEnd"/>
      <w:r w:rsidRPr="004239EE">
        <w:rPr>
          <w:rFonts w:asciiTheme="minorHAnsi" w:hAnsiTheme="minorHAnsi" w:cstheme="minorHAnsi"/>
        </w:rPr>
        <w:t xml:space="preserve"> minut), tj. </w:t>
      </w:r>
      <w:r w:rsidRPr="004239EE">
        <w:rPr>
          <w:rFonts w:asciiTheme="minorHAnsi" w:hAnsiTheme="minorHAnsi" w:cstheme="minorHAnsi"/>
          <w:position w:val="-24"/>
        </w:rPr>
        <w:object w:dxaOrig="2760" w:dyaOrig="620">
          <v:shape id="_x0000_i1032" type="#_x0000_t75" style="width:138pt;height:31pt" o:ole="">
            <v:imagedata r:id="rId22" o:title=""/>
          </v:shape>
          <o:OLEObject Type="Embed" ProgID="Equation.3" ShapeID="_x0000_i1032" DrawAspect="Content" ObjectID="_1412519498" r:id="rId23"/>
        </w:objec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Dva objekty </w:t>
      </w:r>
      <w:r w:rsidRPr="004239EE">
        <w:rPr>
          <w:rFonts w:asciiTheme="minorHAnsi" w:hAnsiTheme="minorHAnsi" w:cstheme="minorHAnsi"/>
          <w:b/>
        </w:rPr>
        <w:t>proti</w:t>
      </w:r>
      <w:r w:rsidRPr="004239EE">
        <w:rPr>
          <w:rFonts w:asciiTheme="minorHAnsi" w:hAnsiTheme="minorHAnsi" w:cstheme="minorHAnsi"/>
        </w:rPr>
        <w:t xml:space="preserve"> sobě</w:t>
      </w:r>
    </w:p>
    <w:p w:rsidR="004239EE" w:rsidRPr="004239EE" w:rsidRDefault="004239EE" w:rsidP="004239EE">
      <w:pPr>
        <w:ind w:left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  <w:position w:val="-90"/>
        </w:rPr>
        <w:object w:dxaOrig="2880" w:dyaOrig="2220">
          <v:shape id="_x0000_i1033" type="#_x0000_t75" style="width:2in;height:111pt" o:ole="">
            <v:imagedata r:id="rId24" o:title=""/>
          </v:shape>
          <o:OLEObject Type="Embed" ProgID="Equation.3" ShapeID="_x0000_i1033" DrawAspect="Content" ObjectID="_1412519499" r:id="rId25"/>
        </w:object>
      </w:r>
    </w:p>
    <w:p w:rsidR="004239EE" w:rsidRPr="004239EE" w:rsidRDefault="004239EE" w:rsidP="004239EE">
      <w:pPr>
        <w:ind w:left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Čas setkání: </w:t>
      </w:r>
      <w:r w:rsidRPr="004239EE">
        <w:rPr>
          <w:rFonts w:asciiTheme="minorHAnsi" w:hAnsiTheme="minorHAnsi" w:cstheme="minorHAnsi"/>
          <w:position w:val="-10"/>
        </w:rPr>
        <w:object w:dxaOrig="2580" w:dyaOrig="320">
          <v:shape id="_x0000_i1034" type="#_x0000_t75" style="width:129pt;height:16pt" o:ole="">
            <v:imagedata r:id="rId26" o:title=""/>
          </v:shape>
          <o:OLEObject Type="Embed" ProgID="Equation.3" ShapeID="_x0000_i1034" DrawAspect="Content" ObjectID="_1412519500" r:id="rId27"/>
        </w:object>
      </w:r>
    </w:p>
    <w:p w:rsidR="004239EE" w:rsidRDefault="004239EE" w:rsidP="004239EE">
      <w:pPr>
        <w:ind w:left="708"/>
        <w:rPr>
          <w:rFonts w:asciiTheme="minorHAnsi" w:hAnsiTheme="minorHAnsi" w:cstheme="minorHAnsi"/>
        </w:rPr>
      </w:pPr>
    </w:p>
    <w:p w:rsidR="004239EE" w:rsidRPr="004239EE" w:rsidRDefault="004239EE" w:rsidP="004239EE">
      <w:pPr>
        <w:ind w:left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Odpověď:</w:t>
      </w:r>
      <w:r w:rsidRPr="004239EE">
        <w:rPr>
          <w:rFonts w:asciiTheme="minorHAnsi" w:hAnsiTheme="minorHAnsi" w:cstheme="minorHAnsi"/>
        </w:rPr>
        <w:br/>
        <w:t>Čas setkání bude zhruba v 16:24.</w:t>
      </w:r>
    </w:p>
    <w:p w:rsidR="004239EE" w:rsidRPr="004239EE" w:rsidRDefault="004239EE" w:rsidP="004239EE">
      <w:pPr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br w:type="page"/>
      </w:r>
    </w:p>
    <w:p w:rsidR="004239EE" w:rsidRPr="004239EE" w:rsidRDefault="004239EE" w:rsidP="00092D7F">
      <w:pPr>
        <w:pStyle w:val="Odstavecseseznamem"/>
        <w:numPr>
          <w:ilvl w:val="0"/>
          <w:numId w:val="2"/>
        </w:numPr>
        <w:rPr>
          <w:rFonts w:cstheme="minorHAnsi"/>
          <w:color w:val="1F497D" w:themeColor="text2"/>
        </w:rPr>
      </w:pPr>
      <w:r w:rsidRPr="004239EE">
        <w:rPr>
          <w:rFonts w:cstheme="minorHAnsi"/>
          <w:color w:val="1F497D" w:themeColor="text2"/>
        </w:rPr>
        <w:lastRenderedPageBreak/>
        <w:t>Vzdálenost z </w:t>
      </w:r>
      <w:proofErr w:type="spellStart"/>
      <w:r w:rsidRPr="004239EE">
        <w:rPr>
          <w:rFonts w:cstheme="minorHAnsi"/>
          <w:color w:val="1F497D" w:themeColor="text2"/>
        </w:rPr>
        <w:t>Náchoda</w:t>
      </w:r>
      <w:proofErr w:type="spellEnd"/>
      <w:r w:rsidRPr="004239EE">
        <w:rPr>
          <w:rFonts w:cstheme="minorHAnsi"/>
          <w:color w:val="1F497D" w:themeColor="text2"/>
        </w:rPr>
        <w:t xml:space="preserve"> do Hradce Králové je 50 km. Z obou měst vyjeli současně proti sobě dva kamiony. První z </w:t>
      </w:r>
      <w:proofErr w:type="spellStart"/>
      <w:r w:rsidRPr="004239EE">
        <w:rPr>
          <w:rFonts w:cstheme="minorHAnsi"/>
          <w:color w:val="1F497D" w:themeColor="text2"/>
        </w:rPr>
        <w:t>Náchoda</w:t>
      </w:r>
      <w:proofErr w:type="spellEnd"/>
      <w:r w:rsidRPr="004239EE">
        <w:rPr>
          <w:rFonts w:cstheme="minorHAnsi"/>
          <w:color w:val="1F497D" w:themeColor="text2"/>
        </w:rPr>
        <w:t xml:space="preserve"> jel průměrnou rychlostí o 8 km/h větší než kamion z Hradce Králové, a</w:t>
      </w:r>
      <w:r w:rsidR="001971DD">
        <w:rPr>
          <w:rFonts w:cstheme="minorHAnsi"/>
          <w:color w:val="1F497D" w:themeColor="text2"/>
        </w:rPr>
        <w:t> </w:t>
      </w:r>
      <w:r w:rsidRPr="004239EE">
        <w:rPr>
          <w:rFonts w:cstheme="minorHAnsi"/>
          <w:color w:val="1F497D" w:themeColor="text2"/>
        </w:rPr>
        <w:t>tak v okamžiku setkání ujelo o 5 km více. Určete průměrnou rychlost jednotlivých kamionů a</w:t>
      </w:r>
      <w:r w:rsidR="001971DD">
        <w:rPr>
          <w:rFonts w:cstheme="minorHAnsi"/>
          <w:color w:val="1F497D" w:themeColor="text2"/>
        </w:rPr>
        <w:t> </w:t>
      </w:r>
      <w:r w:rsidRPr="004239EE">
        <w:rPr>
          <w:rFonts w:cstheme="minorHAnsi"/>
          <w:color w:val="1F497D" w:themeColor="text2"/>
        </w:rPr>
        <w:t>dobu, kdy se setkali.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Řešení: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  <w:position w:val="-104"/>
        </w:rPr>
        <w:object w:dxaOrig="1980" w:dyaOrig="2200">
          <v:shape id="_x0000_i1035" type="#_x0000_t75" style="width:99pt;height:110pt" o:ole="">
            <v:imagedata r:id="rId28" o:title=""/>
          </v:shape>
          <o:OLEObject Type="Embed" ProgID="Equation.3" ShapeID="_x0000_i1035" DrawAspect="Content" ObjectID="_1412519501" r:id="rId29"/>
        </w:object>
      </w:r>
      <w:r w:rsidRPr="004239EE">
        <w:rPr>
          <w:rFonts w:asciiTheme="minorHAnsi" w:hAnsiTheme="minorHAnsi" w:cstheme="minorHAnsi"/>
        </w:rPr>
        <w:tab/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Dva objekty proti sobě: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  <w:position w:val="-104"/>
        </w:rPr>
        <w:object w:dxaOrig="3460" w:dyaOrig="2200">
          <v:shape id="_x0000_i1036" type="#_x0000_t75" style="width:173pt;height:110pt" o:ole="">
            <v:imagedata r:id="rId30" o:title=""/>
          </v:shape>
          <o:OLEObject Type="Embed" ProgID="Equation.3" ShapeID="_x0000_i1036" DrawAspect="Content" ObjectID="_1412519502" r:id="rId31"/>
        </w:object>
      </w:r>
    </w:p>
    <w:p w:rsidR="004239EE" w:rsidRDefault="004239EE" w:rsidP="004239EE">
      <w:pPr>
        <w:ind w:firstLine="708"/>
        <w:rPr>
          <w:rFonts w:asciiTheme="minorHAnsi" w:hAnsiTheme="minorHAnsi" w:cstheme="minorHAnsi"/>
        </w:rPr>
      </w:pP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Dosazením dostaneme soustavu dvou rovnic o dvou </w:t>
      </w:r>
      <w:proofErr w:type="gramStart"/>
      <w:r w:rsidRPr="004239EE">
        <w:rPr>
          <w:rFonts w:asciiTheme="minorHAnsi" w:hAnsiTheme="minorHAnsi" w:cstheme="minorHAnsi"/>
        </w:rPr>
        <w:t>neznámých (v,t):</w:t>
      </w:r>
      <w:proofErr w:type="gramEnd"/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  <w:position w:val="-28"/>
        </w:rPr>
        <w:object w:dxaOrig="1320" w:dyaOrig="680">
          <v:shape id="_x0000_i1037" type="#_x0000_t75" style="width:66pt;height:34pt" o:ole="">
            <v:imagedata r:id="rId32" o:title=""/>
          </v:shape>
          <o:OLEObject Type="Embed" ProgID="Equation.3" ShapeID="_x0000_i1037" DrawAspect="Content" ObjectID="_1412519503" r:id="rId33"/>
        </w:object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  <w:position w:val="-26"/>
        </w:rPr>
        <w:object w:dxaOrig="880" w:dyaOrig="639">
          <v:shape id="_x0000_i1038" type="#_x0000_t75" style="width:44pt;height:32pt" o:ole="">
            <v:imagedata r:id="rId34" o:title=""/>
          </v:shape>
          <o:OLEObject Type="Embed" ProgID="Equation.3" ShapeID="_x0000_i1038" DrawAspect="Content" ObjectID="_1412519504" r:id="rId35"/>
        </w:object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  <w:position w:val="-6"/>
        </w:rPr>
        <w:object w:dxaOrig="300" w:dyaOrig="240">
          <v:shape id="_x0000_i1039" type="#_x0000_t75" style="width:15pt;height:12pt" o:ole="">
            <v:imagedata r:id="rId36" o:title=""/>
          </v:shape>
          <o:OLEObject Type="Embed" ProgID="Equation.3" ShapeID="_x0000_i1039" DrawAspect="Content" ObjectID="_1412519505" r:id="rId37"/>
        </w:object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  <w:position w:val="-28"/>
        </w:rPr>
        <w:object w:dxaOrig="2040" w:dyaOrig="680">
          <v:shape id="_x0000_i1040" type="#_x0000_t75" style="width:102pt;height:34pt" o:ole="">
            <v:imagedata r:id="rId38" o:title=""/>
          </v:shape>
          <o:OLEObject Type="Embed" ProgID="Equation.3" ShapeID="_x0000_i1040" DrawAspect="Content" ObjectID="_1412519506" r:id="rId39"/>
        </w:objec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proofErr w:type="gramStart"/>
      <w:r w:rsidRPr="004239EE">
        <w:rPr>
          <w:rFonts w:asciiTheme="minorHAnsi" w:hAnsiTheme="minorHAnsi" w:cstheme="minorHAnsi"/>
        </w:rPr>
        <w:t>Z  (2) vyjádříme</w:t>
      </w:r>
      <w:proofErr w:type="gramEnd"/>
      <w:r w:rsidRPr="004239EE">
        <w:rPr>
          <w:rFonts w:asciiTheme="minorHAnsi" w:hAnsiTheme="minorHAnsi" w:cstheme="minorHAnsi"/>
        </w:rPr>
        <w:t xml:space="preserve"> v:</w:t>
      </w:r>
      <w:r w:rsidRPr="004239EE">
        <w:rPr>
          <w:rFonts w:asciiTheme="minorHAnsi" w:hAnsiTheme="minorHAnsi" w:cstheme="minorHAnsi"/>
        </w:rPr>
        <w:tab/>
        <w:t xml:space="preserve"> </w:t>
      </w:r>
      <w:r w:rsidRPr="004239EE">
        <w:rPr>
          <w:rFonts w:asciiTheme="minorHAnsi" w:hAnsiTheme="minorHAnsi" w:cstheme="minorHAnsi"/>
          <w:position w:val="-24"/>
        </w:rPr>
        <w:object w:dxaOrig="1960" w:dyaOrig="620">
          <v:shape id="_x0000_i1041" type="#_x0000_t75" style="width:98pt;height:31pt" o:ole="">
            <v:imagedata r:id="rId40" o:title=""/>
          </v:shape>
          <o:OLEObject Type="Embed" ProgID="Equation.3" ShapeID="_x0000_i1041" DrawAspect="Content" ObjectID="_1412519507" r:id="rId41"/>
        </w:object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  <w:t xml:space="preserve"> 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dosadíme do (1): </w:t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  <w:position w:val="-46"/>
        </w:rPr>
        <w:object w:dxaOrig="1540" w:dyaOrig="1040">
          <v:shape id="_x0000_i1042" type="#_x0000_t75" style="width:77pt;height:52pt" o:ole="">
            <v:imagedata r:id="rId42" o:title=""/>
          </v:shape>
          <o:OLEObject Type="Embed" ProgID="Equation.3" ShapeID="_x0000_i1042" DrawAspect="Content" ObjectID="_1412519508" r:id="rId43"/>
        </w:objec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a vyřešíme: </w:t>
      </w:r>
      <w:r w:rsidRPr="004239EE">
        <w:rPr>
          <w:rFonts w:asciiTheme="minorHAnsi" w:hAnsiTheme="minorHAnsi" w:cstheme="minorHAnsi"/>
          <w:position w:val="-50"/>
        </w:rPr>
        <w:object w:dxaOrig="1219" w:dyaOrig="1080">
          <v:shape id="_x0000_i1043" type="#_x0000_t75" style="width:61pt;height:54pt" o:ole="">
            <v:imagedata r:id="rId44" o:title=""/>
          </v:shape>
          <o:OLEObject Type="Embed" ProgID="Equation.3" ShapeID="_x0000_i1043" DrawAspect="Content" ObjectID="_1412519509" r:id="rId45"/>
        </w:object>
      </w: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</w:rPr>
        <w:tab/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vrátíme se zpět do (2) a dopočítáme v:  </w:t>
      </w:r>
      <w:r w:rsidRPr="004239EE">
        <w:rPr>
          <w:rFonts w:asciiTheme="minorHAnsi" w:hAnsiTheme="minorHAnsi" w:cstheme="minorHAnsi"/>
          <w:position w:val="-10"/>
        </w:rPr>
        <w:object w:dxaOrig="2720" w:dyaOrig="320">
          <v:shape id="_x0000_i1044" type="#_x0000_t75" style="width:136pt;height:16pt" o:ole="">
            <v:imagedata r:id="rId46" o:title=""/>
          </v:shape>
          <o:OLEObject Type="Embed" ProgID="Equation.3" ShapeID="_x0000_i1044" DrawAspect="Content" ObjectID="_1412519510" r:id="rId47"/>
        </w:objec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  <w:position w:val="-34"/>
        </w:rPr>
        <w:object w:dxaOrig="2600" w:dyaOrig="800">
          <v:shape id="_x0000_i1045" type="#_x0000_t75" style="width:130pt;height:40pt" o:ole="">
            <v:imagedata r:id="rId48" o:title=""/>
          </v:shape>
          <o:OLEObject Type="Embed" ProgID="Equation.3" ShapeID="_x0000_i1045" DrawAspect="Content" ObjectID="_1412519511" r:id="rId49"/>
        </w:object>
      </w:r>
    </w:p>
    <w:p w:rsidR="004239EE" w:rsidRPr="004239EE" w:rsidRDefault="004239EE" w:rsidP="004239EE">
      <w:pPr>
        <w:rPr>
          <w:rFonts w:asciiTheme="minorHAnsi" w:hAnsiTheme="minorHAnsi" w:cstheme="minorHAnsi"/>
        </w:rPr>
      </w:pPr>
    </w:p>
    <w:p w:rsidR="004239EE" w:rsidRDefault="004239EE" w:rsidP="004239EE">
      <w:pPr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ab/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Odpověď:</w:t>
      </w:r>
    </w:p>
    <w:p w:rsidR="004239EE" w:rsidRPr="004239EE" w:rsidRDefault="004239EE" w:rsidP="004239EE">
      <w:pPr>
        <w:ind w:left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Kamiony jedoucí z </w:t>
      </w:r>
      <w:proofErr w:type="spellStart"/>
      <w:r w:rsidRPr="004239EE">
        <w:rPr>
          <w:rFonts w:asciiTheme="minorHAnsi" w:hAnsiTheme="minorHAnsi" w:cstheme="minorHAnsi"/>
        </w:rPr>
        <w:t>Náchoda</w:t>
      </w:r>
      <w:proofErr w:type="spellEnd"/>
      <w:r w:rsidRPr="004239EE">
        <w:rPr>
          <w:rFonts w:asciiTheme="minorHAnsi" w:hAnsiTheme="minorHAnsi" w:cstheme="minorHAnsi"/>
        </w:rPr>
        <w:t xml:space="preserve"> a Hradce Králové se setkají za 30 minut. Kamion jedoucí z </w:t>
      </w:r>
      <w:proofErr w:type="spellStart"/>
      <w:r w:rsidRPr="004239EE">
        <w:rPr>
          <w:rFonts w:asciiTheme="minorHAnsi" w:hAnsiTheme="minorHAnsi" w:cstheme="minorHAnsi"/>
        </w:rPr>
        <w:t>Náchoda</w:t>
      </w:r>
      <w:proofErr w:type="spellEnd"/>
      <w:r w:rsidRPr="004239EE">
        <w:rPr>
          <w:rFonts w:asciiTheme="minorHAnsi" w:hAnsiTheme="minorHAnsi" w:cstheme="minorHAnsi"/>
        </w:rPr>
        <w:t xml:space="preserve"> jel průměrnou rychlostí 54 km/h, kamion jedoucí z Hradce Králové měl rychlost 46 km/</w:t>
      </w:r>
      <w:proofErr w:type="spellStart"/>
      <w:r w:rsidRPr="004239EE">
        <w:rPr>
          <w:rFonts w:asciiTheme="minorHAnsi" w:hAnsiTheme="minorHAnsi" w:cstheme="minorHAnsi"/>
        </w:rPr>
        <w:t>h</w:t>
      </w:r>
      <w:proofErr w:type="spellEnd"/>
      <w:r w:rsidRPr="004239EE">
        <w:rPr>
          <w:rFonts w:asciiTheme="minorHAnsi" w:hAnsiTheme="minorHAnsi" w:cstheme="minorHAnsi"/>
        </w:rPr>
        <w:t>.</w:t>
      </w:r>
    </w:p>
    <w:p w:rsidR="004239EE" w:rsidRDefault="004239EE">
      <w:pPr>
        <w:spacing w:before="0" w:after="200" w:line="276" w:lineRule="auto"/>
        <w:rPr>
          <w:rFonts w:asciiTheme="minorHAnsi" w:hAnsiTheme="minorHAnsi" w:cstheme="minorHAnsi"/>
          <w:color w:val="1F497D" w:themeColor="text2"/>
        </w:rPr>
      </w:pPr>
      <w:r>
        <w:rPr>
          <w:rFonts w:cstheme="minorHAnsi"/>
          <w:color w:val="1F497D" w:themeColor="text2"/>
        </w:rPr>
        <w:br w:type="page"/>
      </w:r>
    </w:p>
    <w:p w:rsidR="004239EE" w:rsidRPr="004239EE" w:rsidRDefault="004239EE" w:rsidP="00092D7F">
      <w:pPr>
        <w:pStyle w:val="Odstavecseseznamem"/>
        <w:numPr>
          <w:ilvl w:val="0"/>
          <w:numId w:val="2"/>
        </w:numPr>
        <w:rPr>
          <w:rFonts w:cstheme="minorHAnsi"/>
          <w:color w:val="1F497D" w:themeColor="text2"/>
        </w:rPr>
      </w:pPr>
      <w:r w:rsidRPr="004239EE">
        <w:rPr>
          <w:rFonts w:cstheme="minorHAnsi"/>
          <w:color w:val="1F497D" w:themeColor="text2"/>
        </w:rPr>
        <w:lastRenderedPageBreak/>
        <w:t>Věra vyšla na procházku rychlostí 1m</w:t>
      </w:r>
      <w:r w:rsidRPr="004239EE">
        <w:rPr>
          <w:rFonts w:cstheme="minorHAnsi"/>
          <w:color w:val="1F497D" w:themeColor="text2"/>
          <w:lang w:val="en-US"/>
        </w:rPr>
        <w:t>/s v 9:00</w:t>
      </w:r>
      <w:r w:rsidRPr="004239EE">
        <w:rPr>
          <w:rFonts w:cstheme="minorHAnsi"/>
          <w:color w:val="1F497D" w:themeColor="text2"/>
        </w:rPr>
        <w:t>. Pavel se za ní vydal až 20 min po jejím odchodu. V kolik hodin se setkali, jestliže šel chlapec rychlostí 6km</w:t>
      </w:r>
      <w:r w:rsidRPr="004239EE">
        <w:rPr>
          <w:rFonts w:cstheme="minorHAnsi"/>
          <w:color w:val="1F497D" w:themeColor="text2"/>
          <w:lang w:val="en-US"/>
        </w:rPr>
        <w:t>/</w:t>
      </w:r>
      <w:r w:rsidRPr="004239EE">
        <w:rPr>
          <w:rFonts w:cstheme="minorHAnsi"/>
          <w:color w:val="1F497D" w:themeColor="text2"/>
        </w:rPr>
        <w:t>h?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Řešení: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  <w:position w:val="-114"/>
        </w:rPr>
        <w:object w:dxaOrig="2360" w:dyaOrig="2400">
          <v:shape id="_x0000_i1046" type="#_x0000_t75" style="width:118pt;height:120pt" o:ole="">
            <v:imagedata r:id="rId50" o:title=""/>
          </v:shape>
          <o:OLEObject Type="Embed" ProgID="Equation.3" ShapeID="_x0000_i1046" DrawAspect="Content" ObjectID="_1412519512" r:id="rId51"/>
        </w:objec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Dva objekty za sebou: 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  <w:position w:val="-120"/>
        </w:rPr>
        <w:object w:dxaOrig="1820" w:dyaOrig="2520">
          <v:shape id="_x0000_i1047" type="#_x0000_t75" style="width:91pt;height:126pt" o:ole="">
            <v:imagedata r:id="rId52" o:title=""/>
          </v:shape>
          <o:OLEObject Type="Embed" ProgID="Equation.3" ShapeID="_x0000_i1047" DrawAspect="Content" ObjectID="_1412519513" r:id="rId53"/>
        </w:objec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</w:p>
    <w:p w:rsidR="004239EE" w:rsidRPr="004239EE" w:rsidRDefault="004239EE" w:rsidP="004239EE">
      <w:pPr>
        <w:ind w:left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Odpověď:</w:t>
      </w:r>
      <w:r w:rsidRPr="004239EE">
        <w:rPr>
          <w:rFonts w:asciiTheme="minorHAnsi" w:hAnsiTheme="minorHAnsi" w:cstheme="minorHAnsi"/>
        </w:rPr>
        <w:br/>
        <w:t>Pavel s Věrkou se setkají v 9:50.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</w:p>
    <w:p w:rsidR="004239EE" w:rsidRPr="004239EE" w:rsidRDefault="004239EE" w:rsidP="004239EE">
      <w:pPr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br w:type="page"/>
      </w:r>
    </w:p>
    <w:p w:rsidR="004239EE" w:rsidRPr="004239EE" w:rsidRDefault="004239EE" w:rsidP="00092D7F">
      <w:pPr>
        <w:pStyle w:val="Odstavecseseznamem"/>
        <w:numPr>
          <w:ilvl w:val="0"/>
          <w:numId w:val="2"/>
        </w:numPr>
        <w:ind w:left="708"/>
        <w:rPr>
          <w:rFonts w:cstheme="minorHAnsi"/>
          <w:color w:val="1F497D" w:themeColor="text2"/>
        </w:rPr>
      </w:pPr>
      <w:r w:rsidRPr="004239EE">
        <w:rPr>
          <w:rFonts w:cstheme="minorHAnsi"/>
          <w:color w:val="1F497D" w:themeColor="text2"/>
        </w:rPr>
        <w:lastRenderedPageBreak/>
        <w:t>Vlk pronásleduje zajíce. Vzdálenost mezi nimi je 12 m. Přestože zajíc utíkal průměrnou rychlostí 54</w:t>
      </w:r>
      <w:r w:rsidR="001971DD">
        <w:rPr>
          <w:rFonts w:cstheme="minorHAnsi"/>
          <w:color w:val="1F497D" w:themeColor="text2"/>
        </w:rPr>
        <w:t> </w:t>
      </w:r>
      <w:r w:rsidRPr="004239EE">
        <w:rPr>
          <w:rFonts w:cstheme="minorHAnsi"/>
          <w:color w:val="1F497D" w:themeColor="text2"/>
        </w:rPr>
        <w:t>km/h, vlk ho dohonil za 6 sekund. Jakou průměrnou rychlostí v kilometrech za hodinu běžel vlk?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Řešení:</w: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  <w:position w:val="-66"/>
        </w:rPr>
        <w:object w:dxaOrig="2600" w:dyaOrig="1440">
          <v:shape id="_x0000_i1048" type="#_x0000_t75" style="width:130pt;height:1in" o:ole="">
            <v:imagedata r:id="rId54" o:title=""/>
          </v:shape>
          <o:OLEObject Type="Embed" ProgID="Equation.3" ShapeID="_x0000_i1048" DrawAspect="Content" ObjectID="_1412519514" r:id="rId55"/>
        </w:object>
      </w:r>
    </w:p>
    <w:p w:rsidR="004239EE" w:rsidRPr="004239EE" w:rsidRDefault="004239EE" w:rsidP="004239EE">
      <w:pPr>
        <w:ind w:firstLine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Dva objekty stejným směrem</w:t>
      </w:r>
    </w:p>
    <w:p w:rsidR="004239EE" w:rsidRPr="004239EE" w:rsidRDefault="004239EE" w:rsidP="004239EE">
      <w:pPr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ab/>
      </w:r>
      <w:r w:rsidRPr="004239EE">
        <w:rPr>
          <w:rFonts w:asciiTheme="minorHAnsi" w:hAnsiTheme="minorHAnsi" w:cstheme="minorHAnsi"/>
          <w:position w:val="-106"/>
        </w:rPr>
        <w:object w:dxaOrig="2640" w:dyaOrig="2240">
          <v:shape id="_x0000_i1049" type="#_x0000_t75" style="width:133pt;height:112pt" o:ole="">
            <v:imagedata r:id="rId56" o:title=""/>
          </v:shape>
          <o:OLEObject Type="Embed" ProgID="Equation.3" ShapeID="_x0000_i1049" DrawAspect="Content" ObjectID="_1412519515" r:id="rId57"/>
        </w:object>
      </w:r>
    </w:p>
    <w:p w:rsidR="004239EE" w:rsidRPr="004239EE" w:rsidRDefault="004239EE" w:rsidP="004239EE">
      <w:pPr>
        <w:ind w:left="708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>Odpověď:</w:t>
      </w:r>
      <w:r w:rsidRPr="004239EE">
        <w:rPr>
          <w:rFonts w:asciiTheme="minorHAnsi" w:hAnsiTheme="minorHAnsi" w:cstheme="minorHAnsi"/>
        </w:rPr>
        <w:br/>
        <w:t>Vlk běžel rychlostí 61,2 km/</w:t>
      </w:r>
      <w:proofErr w:type="spellStart"/>
      <w:r w:rsidRPr="004239EE">
        <w:rPr>
          <w:rFonts w:asciiTheme="minorHAnsi" w:hAnsiTheme="minorHAnsi" w:cstheme="minorHAnsi"/>
        </w:rPr>
        <w:t>h</w:t>
      </w:r>
      <w:proofErr w:type="spellEnd"/>
      <w:r w:rsidRPr="004239EE">
        <w:rPr>
          <w:rFonts w:asciiTheme="minorHAnsi" w:hAnsiTheme="minorHAnsi" w:cstheme="minorHAnsi"/>
        </w:rPr>
        <w:t>.</w:t>
      </w:r>
    </w:p>
    <w:p w:rsidR="00866B21" w:rsidRPr="004239EE" w:rsidRDefault="004239EE" w:rsidP="004239EE">
      <w:pPr>
        <w:spacing w:before="0" w:after="200" w:line="276" w:lineRule="auto"/>
        <w:rPr>
          <w:rFonts w:asciiTheme="minorHAnsi" w:hAnsiTheme="minorHAnsi" w:cstheme="minorHAnsi"/>
        </w:rPr>
      </w:pPr>
      <w:r w:rsidRPr="004239EE">
        <w:rPr>
          <w:rFonts w:asciiTheme="minorHAnsi" w:hAnsiTheme="minorHAnsi" w:cstheme="minorHAnsi"/>
        </w:rPr>
        <w:t xml:space="preserve"> </w:t>
      </w:r>
    </w:p>
    <w:p w:rsidR="0017080B" w:rsidRPr="004239EE" w:rsidRDefault="0017080B" w:rsidP="00866B21">
      <w:pPr>
        <w:jc w:val="both"/>
        <w:rPr>
          <w:rFonts w:asciiTheme="minorHAnsi" w:hAnsiTheme="minorHAnsi" w:cstheme="minorHAnsi"/>
        </w:rPr>
      </w:pPr>
    </w:p>
    <w:sectPr w:rsidR="0017080B" w:rsidRPr="004239EE" w:rsidSect="00084AD2">
      <w:footerReference w:type="default" r:id="rId5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E51" w:rsidRDefault="003A4E51" w:rsidP="00CA6778">
      <w:pPr>
        <w:spacing w:before="0" w:after="0"/>
      </w:pPr>
      <w:r>
        <w:separator/>
      </w:r>
    </w:p>
  </w:endnote>
  <w:endnote w:type="continuationSeparator" w:id="0">
    <w:p w:rsidR="003A4E51" w:rsidRDefault="003A4E5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4239EE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4239EE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E51" w:rsidRDefault="003A4E51" w:rsidP="00CA6778">
      <w:pPr>
        <w:spacing w:before="0" w:after="0"/>
      </w:pPr>
      <w:r>
        <w:separator/>
      </w:r>
    </w:p>
  </w:footnote>
  <w:footnote w:type="continuationSeparator" w:id="0">
    <w:p w:rsidR="003A4E51" w:rsidRDefault="003A4E5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024FE"/>
    <w:multiLevelType w:val="hybridMultilevel"/>
    <w:tmpl w:val="635C16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566CE"/>
    <w:multiLevelType w:val="hybridMultilevel"/>
    <w:tmpl w:val="D68EAE3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E82C4A"/>
    <w:multiLevelType w:val="hybridMultilevel"/>
    <w:tmpl w:val="8F88EAB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2D7F"/>
    <w:rsid w:val="0015164B"/>
    <w:rsid w:val="0017080B"/>
    <w:rsid w:val="001971DD"/>
    <w:rsid w:val="00235DCF"/>
    <w:rsid w:val="00247D1D"/>
    <w:rsid w:val="00252D2D"/>
    <w:rsid w:val="00281EB3"/>
    <w:rsid w:val="002919EE"/>
    <w:rsid w:val="00375125"/>
    <w:rsid w:val="003A4E51"/>
    <w:rsid w:val="003C040B"/>
    <w:rsid w:val="003D1D48"/>
    <w:rsid w:val="004239EE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269D6"/>
    <w:rsid w:val="00730F2E"/>
    <w:rsid w:val="00866B21"/>
    <w:rsid w:val="00947E9C"/>
    <w:rsid w:val="009C77DA"/>
    <w:rsid w:val="00BD446E"/>
    <w:rsid w:val="00CA6778"/>
    <w:rsid w:val="00CA68AF"/>
    <w:rsid w:val="00D15C51"/>
    <w:rsid w:val="00E240E0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" Type="http://schemas.openxmlformats.org/officeDocument/2006/relationships/image" Target="media/image1.jpeg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3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12</TotalTime>
  <Pages>1</Pages>
  <Words>668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4</cp:revision>
  <dcterms:created xsi:type="dcterms:W3CDTF">2012-10-23T15:35:00Z</dcterms:created>
  <dcterms:modified xsi:type="dcterms:W3CDTF">2012-10-23T15:44:00Z</dcterms:modified>
</cp:coreProperties>
</file>