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1B5834">
        <w:rPr>
          <w:rFonts w:ascii="Comic Sans MS" w:hAnsi="Comic Sans MS" w:cs="Comic Sans MS"/>
          <w:b/>
          <w:bCs/>
          <w:color w:val="024595"/>
          <w:sz w:val="54"/>
          <w:szCs w:val="54"/>
        </w:rPr>
        <w:t>Binomická věta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BE275D" w:rsidRDefault="00BE275D" w:rsidP="00BE275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Umocněte dvojčlen podle binomické věty: (2a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BE275D" w:rsidRPr="00F4228D" w:rsidRDefault="00BE275D" w:rsidP="00BE275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E275D" w:rsidRPr="00F4228D" w:rsidRDefault="00BE275D" w:rsidP="00BE275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prostřední člen binomického rozvoje výrazu: 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E275D" w:rsidRPr="00FA5FA8" w:rsidRDefault="00BE275D" w:rsidP="00BE275D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E275D" w:rsidRDefault="00BE275D" w:rsidP="00BE275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Kolikátý člen binomického rozvoje výrazu</w:t>
      </w:r>
      <w:r w:rsidR="005F35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7</m:t>
            </m:r>
          </m:sup>
        </m:sSup>
      </m:oMath>
      <w:r>
        <w:rPr>
          <w:rFonts w:ascii="Times New Roman" w:hAnsi="Times New Roman" w:cs="Times New Roman"/>
          <w:color w:val="000000"/>
          <w:sz w:val="24"/>
          <w:szCs w:val="24"/>
        </w:rPr>
        <w:t xml:space="preserve"> neobsahuje x?</w:t>
      </w:r>
    </w:p>
    <w:p w:rsidR="00BE275D" w:rsidRPr="00FA5FA8" w:rsidRDefault="00BE275D" w:rsidP="00BE275D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275D" w:rsidRPr="007966CD" w:rsidRDefault="00BE275D" w:rsidP="00BE275D">
      <w:pPr>
        <w:pStyle w:val="Odstavecseseznamem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koeficient 6. členu rozvoje </w:t>
      </w:r>
      <w:r w:rsidR="008A7ACA">
        <w:rPr>
          <w:rFonts w:ascii="Times New Roman" w:hAnsi="Times New Roman" w:cs="Times New Roman"/>
          <w:sz w:val="24"/>
          <w:szCs w:val="24"/>
        </w:rPr>
        <w:t>výrazu</w:t>
      </w:r>
      <w:r w:rsidR="005F357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E275D" w:rsidRPr="00DC3244" w:rsidRDefault="00BE275D" w:rsidP="00BE275D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E0CD5" w:rsidRPr="005D4579" w:rsidRDefault="000E0CD5" w:rsidP="00BE275D">
      <w:pPr>
        <w:pStyle w:val="Odstavecseseznamem"/>
        <w:spacing w:after="0" w:line="240" w:lineRule="auto"/>
        <w:ind w:left="284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1C1D1A" w:rsidRDefault="001C1D1A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BE275D" w:rsidRDefault="00BE275D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B0608" w:rsidRPr="00847181" w:rsidRDefault="00EB0608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632728" w:rsidRPr="0066007C" w:rsidRDefault="00D3141E" w:rsidP="0066007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64.a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576.a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.b + 2 160.a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4 320.a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+ 4 860.a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2 916.</w:t>
      </w:r>
      <w:r w:rsidR="0066007C" w:rsidRP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a.b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+ 729.b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6  </w:t>
      </w:r>
    </w:p>
    <w:p w:rsidR="00AA471B" w:rsidRPr="00754C19" w:rsidRDefault="00632728" w:rsidP="00AA471B">
      <w:pPr>
        <w:spacing w:before="0" w:after="0"/>
        <w:ind w:left="360" w:hanging="360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>924</w:t>
      </w:r>
      <w:r w:rsidR="00754C19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754C1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</w:p>
    <w:p w:rsidR="00CA4AB8" w:rsidRDefault="00AA471B" w:rsidP="00CA4AB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5C73"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A4AB8">
        <w:rPr>
          <w:rFonts w:ascii="Times New Roman" w:eastAsiaTheme="minorEastAsia" w:hAnsi="Times New Roman" w:cs="Times New Roman"/>
          <w:sz w:val="24"/>
          <w:szCs w:val="24"/>
        </w:rPr>
        <w:t>Šestý člen neobsahuje x.</w:t>
      </w:r>
    </w:p>
    <w:p w:rsidR="00EB0608" w:rsidRPr="00EB0608" w:rsidRDefault="00AA471B" w:rsidP="00EB0608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53F46">
        <w:rPr>
          <w:rFonts w:ascii="Times New Roman" w:eastAsiaTheme="minorEastAsia" w:hAnsi="Times New Roman" w:cs="Times New Roman"/>
          <w:sz w:val="24"/>
          <w:szCs w:val="24"/>
        </w:rPr>
        <w:t>4)</w:t>
      </w:r>
      <w:r w:rsidR="00EB0608">
        <w:rPr>
          <w:rFonts w:ascii="Times New Roman" w:eastAsiaTheme="minorEastAsia" w:hAnsi="Times New Roman" w:cs="Times New Roman"/>
          <w:sz w:val="24"/>
          <w:szCs w:val="24"/>
        </w:rPr>
        <w:t xml:space="preserve"> Koeficient 6. členu je </w:t>
      </w:r>
      <w:r w:rsidR="00457BF1">
        <w:rPr>
          <w:rFonts w:ascii="Times New Roman" w:eastAsiaTheme="minorEastAsia" w:hAnsi="Times New Roman" w:cs="Times New Roman"/>
          <w:sz w:val="24"/>
          <w:szCs w:val="24"/>
        </w:rPr>
        <w:noBreakHyphen/>
      </w:r>
      <w:bookmarkStart w:id="0" w:name="_GoBack"/>
      <w:bookmarkEnd w:id="0"/>
      <w:r w:rsidR="00EB0608">
        <w:rPr>
          <w:rFonts w:ascii="Times New Roman" w:eastAsiaTheme="minorEastAsia" w:hAnsi="Times New Roman" w:cs="Times New Roman"/>
          <w:sz w:val="24"/>
          <w:szCs w:val="24"/>
        </w:rPr>
        <w:t>30 618.</w:t>
      </w:r>
    </w:p>
    <w:p w:rsidR="00FE487E" w:rsidRPr="00ED4A54" w:rsidRDefault="00FE487E" w:rsidP="00EB060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A46F44" w:rsidRDefault="00A46F44" w:rsidP="00A46F44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Umocněte dvojčlen podle binomické věty: (2a </w:t>
      </w:r>
      <w:r w:rsidRPr="00A46F44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3b)</w:t>
      </w:r>
      <w:r w:rsidRPr="00A46F44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6</w:t>
      </w:r>
      <w:r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 =</w:t>
      </w:r>
    </w:p>
    <w:p w:rsidR="00A46F44" w:rsidRDefault="00A46F44" w:rsidP="00A46F44">
      <w:p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A46F44" w:rsidRDefault="00A46F44" w:rsidP="00A46F4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Binomická věta umožňuje umocnit dvojčlen na n-tou mocninu, kde n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∈</m:t>
        </m:r>
      </m:oMath>
      <w:r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A46F44">
        <w:rPr>
          <w:rFonts w:ascii="Times New Roman" w:hAnsi="Times New Roman" w:cs="Times New Roman"/>
          <w:sz w:val="24"/>
          <w:szCs w:val="24"/>
        </w:rPr>
        <w:t>N</w:t>
      </w:r>
      <w:r w:rsidRPr="00A46F4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6F44" w:rsidRDefault="00A46F44" w:rsidP="00A46F44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3197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</w:p>
    <w:p w:rsidR="00C068D0" w:rsidRPr="00A46F44" w:rsidRDefault="00585B7B" w:rsidP="00585B7B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– 1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– 2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3197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</w:p>
    <w:p w:rsidR="0083608B" w:rsidRDefault="0083608B" w:rsidP="00585B7B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6F44">
        <w:rPr>
          <w:rFonts w:ascii="Times New Roman" w:hAnsi="Times New Roman" w:cs="Times New Roman"/>
          <w:sz w:val="24"/>
          <w:szCs w:val="24"/>
        </w:rPr>
        <w:t>K</w:t>
      </w:r>
      <w:r w:rsidR="00637457">
        <w:rPr>
          <w:rFonts w:ascii="Times New Roman" w:hAnsi="Times New Roman" w:cs="Times New Roman"/>
          <w:sz w:val="24"/>
          <w:szCs w:val="24"/>
        </w:rPr>
        <w:t>ombinační čísl</w:t>
      </w:r>
      <w:r w:rsidR="00A46F44">
        <w:rPr>
          <w:rFonts w:ascii="Times New Roman" w:hAnsi="Times New Roman" w:cs="Times New Roman"/>
          <w:sz w:val="24"/>
          <w:szCs w:val="24"/>
        </w:rPr>
        <w:t>o</w:t>
      </w:r>
      <w:r w:rsidR="00637457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6F44">
        <w:rPr>
          <w:rFonts w:ascii="Times New Roman" w:eastAsiaTheme="minorEastAsia" w:hAnsi="Times New Roman" w:cs="Times New Roman"/>
          <w:sz w:val="24"/>
          <w:szCs w:val="24"/>
        </w:rPr>
        <w:t>p</w:t>
      </w:r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ro </w:t>
      </w:r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něž platí: n ≥ 0, k ≥ 0, n ≥ k; </w:t>
      </w:r>
      <w:proofErr w:type="gramStart"/>
      <w:r w:rsidR="00585B7B">
        <w:rPr>
          <w:rFonts w:ascii="Times New Roman" w:eastAsiaTheme="minorEastAsia" w:hAnsi="Times New Roman" w:cs="Times New Roman"/>
          <w:sz w:val="24"/>
          <w:szCs w:val="24"/>
        </w:rPr>
        <w:t>se vypočítá</w:t>
      </w:r>
      <w:proofErr w:type="gramEnd"/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=</w:t>
      </w:r>
      <w:r w:rsidR="00637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 a nazývá se binomický koeficient.</w:t>
      </w:r>
      <w:r w:rsidR="00C068D0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83608B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68D0">
        <w:rPr>
          <w:rFonts w:ascii="Times New Roman" w:hAnsi="Times New Roman" w:cs="Times New Roman"/>
          <w:sz w:val="24"/>
          <w:szCs w:val="24"/>
        </w:rPr>
        <w:t xml:space="preserve">Faktoriál čísla je definován pro přirozená čísla a nulu. Značí </w:t>
      </w:r>
      <w:proofErr w:type="gramStart"/>
      <w:r w:rsidR="00C068D0"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 w:rsidR="00C068D0">
        <w:rPr>
          <w:rFonts w:ascii="Times New Roman" w:hAnsi="Times New Roman" w:cs="Times New Roman"/>
          <w:sz w:val="24"/>
          <w:szCs w:val="24"/>
        </w:rPr>
        <w:t xml:space="preserve"> se jako součin čísla n</w:t>
      </w:r>
      <w:r w:rsidR="009D74C1">
        <w:rPr>
          <w:rFonts w:ascii="Times New Roman" w:hAnsi="Times New Roman" w:cs="Times New Roman"/>
          <w:sz w:val="24"/>
          <w:szCs w:val="24"/>
        </w:rPr>
        <w:t xml:space="preserve"> </w:t>
      </w:r>
      <w:r w:rsidR="00C068D0">
        <w:rPr>
          <w:rFonts w:ascii="Times New Roman" w:hAnsi="Times New Roman" w:cs="Times New Roman"/>
          <w:sz w:val="24"/>
          <w:szCs w:val="24"/>
        </w:rPr>
        <w:t>a všech čísel předcházejících</w:t>
      </w:r>
      <w:r w:rsidR="009D74C1">
        <w:rPr>
          <w:rFonts w:ascii="Times New Roman" w:hAnsi="Times New Roman" w:cs="Times New Roman"/>
          <w:sz w:val="24"/>
          <w:szCs w:val="24"/>
        </w:rPr>
        <w:t xml:space="preserve"> až</w:t>
      </w:r>
      <w:r w:rsidR="00C068D0">
        <w:rPr>
          <w:rFonts w:ascii="Times New Roman" w:hAnsi="Times New Roman" w:cs="Times New Roman"/>
          <w:sz w:val="24"/>
          <w:szCs w:val="24"/>
        </w:rPr>
        <w:t xml:space="preserve"> do 1.</w:t>
      </w:r>
    </w:p>
    <w:p w:rsidR="0077783A" w:rsidRPr="00C068D0" w:rsidRDefault="00C068D0" w:rsidP="00C068D0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9C3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 w:rsidR="00391292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83608B" w:rsidRDefault="00C068D0" w:rsidP="006374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637457" w:rsidRDefault="00637457" w:rsidP="006374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6007C" w:rsidRDefault="0083608B" w:rsidP="009F5F5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85B7B" w:rsidRPr="00585B7B">
        <w:rPr>
          <w:rFonts w:ascii="Times New Roman" w:hAnsi="Times New Roman" w:cs="Times New Roman"/>
          <w:sz w:val="24"/>
          <w:szCs w:val="24"/>
        </w:rPr>
        <w:t xml:space="preserve">(2a </w:t>
      </w:r>
      <w:r w:rsidR="00585B7B" w:rsidRPr="00585B7B">
        <w:rPr>
          <w:rFonts w:ascii="Times New Roman" w:hAnsi="Times New Roman" w:cs="Times New Roman"/>
          <w:sz w:val="24"/>
          <w:szCs w:val="24"/>
        </w:rPr>
        <w:noBreakHyphen/>
        <w:t xml:space="preserve"> 3b)</w:t>
      </w:r>
      <w:r w:rsidR="00585B7B" w:rsidRPr="00585B7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585B7B" w:rsidRPr="00585B7B">
        <w:rPr>
          <w:rFonts w:ascii="Times New Roman" w:hAnsi="Times New Roman" w:cs="Times New Roman"/>
          <w:sz w:val="24"/>
          <w:szCs w:val="24"/>
        </w:rPr>
        <w:t xml:space="preserve"> =</w:t>
      </w:r>
      <w:r w:rsidR="00585B7B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585B7B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585B7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</w:t>
      </w:r>
      <w:r w:rsidR="00585B7B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85B7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585B7B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</w:r>
      <w:proofErr w:type="gramStart"/>
      <w:r w:rsidR="009F5F50">
        <w:rPr>
          <w:rFonts w:ascii="Times New Roman" w:eastAsiaTheme="minorEastAsia" w:hAnsi="Times New Roman" w:cs="Times New Roman"/>
          <w:sz w:val="24"/>
          <w:szCs w:val="24"/>
        </w:rPr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 xml:space="preserve"> +  + 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</w:t>
      </w:r>
      <w:proofErr w:type="gramEnd"/>
      <w:r w:rsidR="009F5F50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 xml:space="preserve"> + 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(2</m:t>
        </m:r>
      </m:oMath>
      <w:r w:rsidR="009F5F50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F5F50">
        <w:rPr>
          <w:rFonts w:ascii="Times New Roman" w:eastAsiaTheme="minorEastAsia" w:hAnsi="Times New Roman" w:cs="Times New Roman"/>
          <w:sz w:val="24"/>
          <w:szCs w:val="24"/>
        </w:rPr>
        <w:noBreakHyphen/>
        <w:t>3b)</w:t>
      </w:r>
      <w:r w:rsidR="009F5F5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A554DE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66007C" w:rsidRDefault="0066007C" w:rsidP="0066007C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0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!.0!</m:t>
            </m:r>
          </m:den>
        </m:f>
      </m:oMath>
      <w:r w:rsidR="00662541">
        <w:rPr>
          <w:rFonts w:ascii="Times New Roman" w:eastAsiaTheme="minorEastAsia" w:hAnsi="Times New Roman" w:cs="Times New Roman"/>
          <w:sz w:val="24"/>
          <w:szCs w:val="24"/>
        </w:rPr>
        <w:t>.64</w:t>
      </w:r>
      <w:proofErr w:type="gramEnd"/>
      <w:r w:rsidR="00662541">
        <w:rPr>
          <w:rFonts w:ascii="Times New Roman" w:eastAsiaTheme="minorEastAsia" w:hAnsi="Times New Roman" w:cs="Times New Roman"/>
          <w:sz w:val="24"/>
          <w:szCs w:val="24"/>
        </w:rPr>
        <w:t>.a</w:t>
      </w:r>
      <w:r w:rsidR="006625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662541">
        <w:rPr>
          <w:rFonts w:ascii="Times New Roman" w:eastAsiaTheme="minorEastAsia" w:hAnsi="Times New Roman" w:cs="Times New Roman"/>
          <w:sz w:val="24"/>
          <w:szCs w:val="24"/>
        </w:rPr>
        <w:t xml:space="preserve">.1 </w:t>
      </w:r>
      <w:r w:rsidR="00662541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!.1!</m:t>
            </m:r>
          </m:den>
        </m:f>
      </m:oMath>
      <w:r w:rsidR="00662541">
        <w:rPr>
          <w:rFonts w:ascii="Times New Roman" w:eastAsiaTheme="minorEastAsia" w:hAnsi="Times New Roman" w:cs="Times New Roman"/>
          <w:sz w:val="24"/>
          <w:szCs w:val="24"/>
        </w:rPr>
        <w:t>.32.a</w:t>
      </w:r>
      <w:r w:rsidR="006625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662541">
        <w:rPr>
          <w:rFonts w:ascii="Times New Roman" w:eastAsiaTheme="minorEastAsia" w:hAnsi="Times New Roman" w:cs="Times New Roman"/>
          <w:sz w:val="24"/>
          <w:szCs w:val="24"/>
        </w:rPr>
        <w:t xml:space="preserve">3b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</m:den>
        </m:f>
      </m:oMath>
      <w:r w:rsidR="00662541">
        <w:rPr>
          <w:rFonts w:ascii="Times New Roman" w:eastAsiaTheme="minorEastAsia" w:hAnsi="Times New Roman" w:cs="Times New Roman"/>
          <w:sz w:val="24"/>
          <w:szCs w:val="24"/>
        </w:rPr>
        <w:t>.16a</w:t>
      </w:r>
      <w:r w:rsidR="006625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662541">
        <w:rPr>
          <w:rFonts w:ascii="Times New Roman" w:eastAsiaTheme="minorEastAsia" w:hAnsi="Times New Roman" w:cs="Times New Roman"/>
          <w:sz w:val="24"/>
          <w:szCs w:val="24"/>
        </w:rPr>
        <w:t>.9b</w:t>
      </w:r>
      <w:r w:rsidR="0066254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62541">
        <w:rPr>
          <w:rFonts w:ascii="Times New Roman" w:eastAsiaTheme="minorEastAsia" w:hAnsi="Times New Roman" w:cs="Times New Roman"/>
          <w:sz w:val="24"/>
          <w:szCs w:val="24"/>
        </w:rPr>
        <w:t xml:space="preserve"> 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!.3!</m:t>
            </m:r>
          </m:den>
        </m:f>
      </m:oMath>
      <w:r w:rsidR="001E6FD4">
        <w:rPr>
          <w:rFonts w:ascii="Times New Roman" w:eastAsiaTheme="minorEastAsia" w:hAnsi="Times New Roman" w:cs="Times New Roman"/>
          <w:sz w:val="24"/>
          <w:szCs w:val="24"/>
        </w:rPr>
        <w:t>.8a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.27b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!.3!</m:t>
            </m:r>
          </m:den>
        </m:f>
      </m:oMath>
      <w:r w:rsidR="001E6FD4">
        <w:rPr>
          <w:rFonts w:ascii="Times New Roman" w:eastAsiaTheme="minorEastAsia" w:hAnsi="Times New Roman" w:cs="Times New Roman"/>
          <w:sz w:val="24"/>
          <w:szCs w:val="24"/>
        </w:rPr>
        <w:t>.4a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.81b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!.5!</m:t>
            </m:r>
          </m:den>
        </m:f>
      </m:oMath>
      <w:r w:rsidR="001E6FD4">
        <w:rPr>
          <w:rFonts w:ascii="Times New Roman" w:eastAsiaTheme="minorEastAsia" w:hAnsi="Times New Roman" w:cs="Times New Roman"/>
          <w:sz w:val="24"/>
          <w:szCs w:val="24"/>
        </w:rPr>
        <w:t>.2a.243b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!.6!</m:t>
            </m:r>
          </m:den>
        </m:f>
      </m:oMath>
      <w:r w:rsidR="001E6FD4">
        <w:rPr>
          <w:rFonts w:ascii="Times New Roman" w:eastAsiaTheme="minorEastAsia" w:hAnsi="Times New Roman" w:cs="Times New Roman"/>
          <w:sz w:val="24"/>
          <w:szCs w:val="24"/>
        </w:rPr>
        <w:t>.1.729b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6007C" w:rsidRDefault="0066007C" w:rsidP="0066007C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64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576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Start"/>
      <w:r w:rsidR="00992643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.b  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+ 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15.16.9</w:t>
      </w:r>
      <w:proofErr w:type="gramEnd"/>
      <w:r w:rsidR="001E6FD4">
        <w:rPr>
          <w:rFonts w:ascii="Times New Roman" w:eastAsiaTheme="minorEastAsia" w:hAnsi="Times New Roman" w:cs="Times New Roman"/>
          <w:sz w:val="24"/>
          <w:szCs w:val="24"/>
        </w:rPr>
        <w:t>.a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1E6FD4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1E6FD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20.8.27.a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 + 15.324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12.243.a.b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 + 729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99264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6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="00992643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</w:p>
    <w:p w:rsidR="00585B7B" w:rsidRPr="0066007C" w:rsidRDefault="005A5FA8" w:rsidP="0066007C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>
        <w:rPr>
          <w:rFonts w:ascii="Times New Roman" w:eastAsiaTheme="minorEastAsia" w:hAnsi="Times New Roman" w:cs="Times New Roman"/>
          <w:sz w:val="24"/>
          <w:szCs w:val="24"/>
        </w:rPr>
        <w:t>64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576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.b + 2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160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>.b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t>320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C5721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C5721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C57218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4 860.a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2 916.</w:t>
      </w:r>
      <w:r w:rsidR="0066007C" w:rsidRPr="0066007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>a.b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66007C">
        <w:rPr>
          <w:rFonts w:ascii="Times New Roman" w:eastAsiaTheme="minorEastAsia" w:hAnsi="Times New Roman" w:cs="Times New Roman"/>
          <w:sz w:val="24"/>
          <w:szCs w:val="24"/>
        </w:rPr>
        <w:t xml:space="preserve"> + 729.b</w:t>
      </w:r>
      <w:r w:rsidR="0066007C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6  </w:t>
      </w:r>
    </w:p>
    <w:p w:rsidR="00A564E3" w:rsidRDefault="00A564E3" w:rsidP="00A564E3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FB4F6C" w:rsidRPr="0033451F" w:rsidRDefault="0033451F" w:rsidP="00A564E3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5F3572" w:rsidRDefault="005F3572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0200F4" w:rsidRPr="000200F4" w:rsidRDefault="000200F4" w:rsidP="000200F4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0200F4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prostřední člen binomického rozvoje výrazu: (a </w:t>
      </w:r>
      <w:r w:rsidRPr="000200F4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a</m:t>
            </m:r>
          </m:e>
        </m:rad>
      </m:oMath>
      <w:r w:rsidRPr="000200F4">
        <w:rPr>
          <w:rFonts w:ascii="Times New Roman" w:eastAsiaTheme="minorEastAsia" w:hAnsi="Times New Roman" w:cs="Times New Roman"/>
          <w:color w:val="024595"/>
          <w:sz w:val="24"/>
          <w:szCs w:val="24"/>
        </w:rPr>
        <w:t>)</w:t>
      </w:r>
      <w:r w:rsidRPr="000200F4">
        <w:rPr>
          <w:rFonts w:ascii="Times New Roman" w:eastAsiaTheme="minorEastAsia" w:hAnsi="Times New Roman" w:cs="Times New Roman"/>
          <w:color w:val="024595"/>
          <w:sz w:val="24"/>
          <w:szCs w:val="24"/>
          <w:vertAlign w:val="superscript"/>
        </w:rPr>
        <w:t>12</w:t>
      </w:r>
      <w:r w:rsidRPr="000200F4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9D74C1" w:rsidRPr="009D74C1" w:rsidRDefault="009D74C1" w:rsidP="009D74C1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0200F4" w:rsidRDefault="00632728" w:rsidP="000200F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0200F4">
        <w:rPr>
          <w:rFonts w:ascii="Times New Roman" w:hAnsi="Times New Roman" w:cs="Times New Roman"/>
          <w:sz w:val="24"/>
          <w:szCs w:val="24"/>
        </w:rPr>
        <w:t>Binomická věta umožňuje umocnit dvojčlen na n-tou mocninu, kde n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∈</m:t>
        </m:r>
      </m:oMath>
      <w:r w:rsidR="000200F4"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0200F4" w:rsidRPr="00A46F44">
        <w:rPr>
          <w:rFonts w:ascii="Times New Roman" w:hAnsi="Times New Roman" w:cs="Times New Roman"/>
          <w:sz w:val="24"/>
          <w:szCs w:val="24"/>
        </w:rPr>
        <w:t>N</w:t>
      </w:r>
      <w:r w:rsidR="000200F4" w:rsidRPr="00A46F4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0200F4">
        <w:rPr>
          <w:rFonts w:ascii="Times New Roman" w:hAnsi="Times New Roman" w:cs="Times New Roman"/>
          <w:sz w:val="24"/>
          <w:szCs w:val="24"/>
        </w:rPr>
        <w:t>:</w:t>
      </w:r>
    </w:p>
    <w:p w:rsidR="000200F4" w:rsidRDefault="000200F4" w:rsidP="000200F4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F2E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</w:p>
    <w:p w:rsidR="000200F4" w:rsidRPr="00A46F44" w:rsidRDefault="000200F4" w:rsidP="000200F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1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2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F2E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</w:p>
    <w:p w:rsidR="000200F4" w:rsidRDefault="000200F4" w:rsidP="000200F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Kombinační číslo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pro něž platí: n ≥ 0, k ≥ 0, n ≥ k;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se vypočítá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 nazývá se binomický koeficient.</w:t>
      </w:r>
    </w:p>
    <w:p w:rsidR="000200F4" w:rsidRPr="009C359B" w:rsidRDefault="000200F4" w:rsidP="000200F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359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9C359B">
        <w:rPr>
          <w:rFonts w:ascii="Times New Roman" w:hAnsi="Times New Roman" w:cs="Times New Roman"/>
          <w:sz w:val="24"/>
          <w:szCs w:val="24"/>
        </w:rPr>
        <w:t>Binomický rozvoj výrazu (a + b)</w:t>
      </w:r>
      <w:r w:rsidRPr="00CA4AB8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Pr="009C359B">
        <w:rPr>
          <w:rFonts w:ascii="Times New Roman" w:hAnsi="Times New Roman" w:cs="Times New Roman"/>
          <w:sz w:val="24"/>
          <w:szCs w:val="24"/>
        </w:rPr>
        <w:t xml:space="preserve"> má n + 1 členů.</w:t>
      </w:r>
      <w:r w:rsidRPr="009C359B">
        <w:rPr>
          <w:rFonts w:ascii="Times New Roman" w:hAnsi="Times New Roman" w:cs="Times New Roman"/>
          <w:sz w:val="24"/>
          <w:szCs w:val="24"/>
        </w:rPr>
        <w:tab/>
      </w:r>
    </w:p>
    <w:p w:rsidR="000200F4" w:rsidRDefault="000200F4" w:rsidP="000200F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0200F4" w:rsidRPr="00C068D0" w:rsidRDefault="000200F4" w:rsidP="000200F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9C3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00F4" w:rsidRDefault="000200F4" w:rsidP="000200F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0200F4" w:rsidRDefault="000200F4" w:rsidP="000200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1521E8" w:rsidRDefault="00E07EDA" w:rsidP="000200F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070C2" w:rsidRPr="00754C19" w:rsidRDefault="00E07EDA" w:rsidP="000200F4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00F4">
        <w:rPr>
          <w:rFonts w:ascii="Times New Roman" w:hAnsi="Times New Roman" w:cs="Times New Roman"/>
          <w:sz w:val="24"/>
          <w:szCs w:val="24"/>
        </w:rPr>
        <w:t xml:space="preserve">Výraz </w:t>
      </w:r>
      <w:r w:rsidR="000200F4" w:rsidRPr="000200F4">
        <w:rPr>
          <w:rFonts w:ascii="Times New Roman" w:hAnsi="Times New Roman" w:cs="Times New Roman"/>
          <w:sz w:val="24"/>
          <w:szCs w:val="24"/>
        </w:rPr>
        <w:t xml:space="preserve">(a </w:t>
      </w:r>
      <w:r w:rsidR="000200F4" w:rsidRPr="000200F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</m:oMath>
      <w:r w:rsidR="000200F4" w:rsidRPr="000200F4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0200F4" w:rsidRPr="000200F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12</w:t>
      </w:r>
      <w:r w:rsidR="000200F4">
        <w:rPr>
          <w:rFonts w:ascii="Times New Roman" w:eastAsiaTheme="minorEastAsia" w:hAnsi="Times New Roman" w:cs="Times New Roman"/>
          <w:sz w:val="24"/>
          <w:szCs w:val="24"/>
        </w:rPr>
        <w:t xml:space="preserve"> má 13 členů, prostřední člen je sedmý člen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→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mr>
            </m:m>
          </m:e>
        </m:d>
      </m:oMath>
      <w:r w:rsidR="000200F4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0200F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0200F4">
        <w:rPr>
          <w:rFonts w:ascii="Times New Roman" w:eastAsiaTheme="minorEastAsia" w:hAnsi="Times New Roman" w:cs="Times New Roman"/>
          <w:sz w:val="24"/>
          <w:szCs w:val="24"/>
        </w:rPr>
        <w:t>.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</m:oMath>
      <w:r w:rsidR="000200F4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0200F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F070C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12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!.6!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F070C2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F070C2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6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F070C2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F070C2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12.11.10.9.8.7.6!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6!.6.5.4.3.2!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F070C2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F070C2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12.11.10.9.8.7.6!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6!.6.5.4.3.2!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F070C2" w:rsidRPr="00F070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F070C2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gramStart"/>
      <w:r w:rsidR="00F070C2">
        <w:rPr>
          <w:rFonts w:ascii="Times New Roman" w:eastAsiaTheme="minorEastAsia" w:hAnsi="Times New Roman" w:cs="Times New Roman"/>
          <w:sz w:val="24"/>
          <w:szCs w:val="24"/>
        </w:rPr>
        <w:t>22.3.14</w:t>
      </w:r>
      <w:proofErr w:type="gramEnd"/>
      <w:r w:rsidR="00754C19">
        <w:rPr>
          <w:rFonts w:ascii="Times New Roman" w:eastAsiaTheme="minorEastAsia" w:hAnsi="Times New Roman" w:cs="Times New Roman"/>
          <w:sz w:val="24"/>
          <w:szCs w:val="24"/>
        </w:rPr>
        <w:t>.a</w:t>
      </w:r>
      <w:r w:rsidR="00754C1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  <w:r w:rsidR="00F070C2">
        <w:rPr>
          <w:rFonts w:ascii="Times New Roman" w:eastAsiaTheme="minorEastAsia" w:hAnsi="Times New Roman" w:cs="Times New Roman"/>
          <w:sz w:val="24"/>
          <w:szCs w:val="24"/>
        </w:rPr>
        <w:t xml:space="preserve"> = 924</w:t>
      </w:r>
      <w:r w:rsidR="00754C19">
        <w:rPr>
          <w:rFonts w:ascii="Times New Roman" w:eastAsiaTheme="minorEastAsia" w:hAnsi="Times New Roman" w:cs="Times New Roman"/>
          <w:sz w:val="24"/>
          <w:szCs w:val="24"/>
        </w:rPr>
        <w:t>.a</w:t>
      </w:r>
      <w:r w:rsidR="00754C1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8</w:t>
      </w:r>
    </w:p>
    <w:p w:rsidR="00B44596" w:rsidRPr="00F16082" w:rsidRDefault="00B44596" w:rsidP="00ED610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5F3572" w:rsidRDefault="005F3572">
      <w:pPr>
        <w:spacing w:before="0" w:after="200" w:line="276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br w:type="page"/>
      </w:r>
    </w:p>
    <w:p w:rsidR="00B44596" w:rsidRPr="005F3572" w:rsidRDefault="00B44596" w:rsidP="00B44596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F3572">
        <w:rPr>
          <w:rFonts w:ascii="Times New Roman" w:hAnsi="Times New Roman" w:cs="Times New Roman"/>
          <w:color w:val="0070C0"/>
          <w:sz w:val="24"/>
          <w:szCs w:val="24"/>
        </w:rPr>
        <w:lastRenderedPageBreak/>
        <w:t>Kolikátý člen binomického rozvoje výrazu</w:t>
      </w:r>
      <m:oMath>
        <m:r>
          <w:rPr>
            <w:rFonts w:ascii="Cambria Math" w:hAnsi="Cambria Math" w:cs="Times New Roman"/>
            <w:color w:val="0070C0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70C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70C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70C0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70C0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70C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70C0"/>
                <w:sz w:val="24"/>
                <w:szCs w:val="24"/>
              </w:rPr>
              <m:t>7</m:t>
            </m:r>
          </m:sup>
        </m:sSup>
      </m:oMath>
      <w:r w:rsidR="005F3572" w:rsidRPr="005F357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F3572">
        <w:rPr>
          <w:rFonts w:ascii="Times New Roman" w:hAnsi="Times New Roman" w:cs="Times New Roman"/>
          <w:color w:val="0070C0"/>
          <w:sz w:val="24"/>
          <w:szCs w:val="24"/>
        </w:rPr>
        <w:t>neobsahuje x?</w:t>
      </w:r>
    </w:p>
    <w:p w:rsidR="008C267C" w:rsidRPr="00F16082" w:rsidRDefault="009D3279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  <w:r w:rsidRPr="00F16082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B44596" w:rsidRDefault="00ED6104" w:rsidP="00B4459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B44596">
        <w:rPr>
          <w:rFonts w:ascii="Times New Roman" w:hAnsi="Times New Roman" w:cs="Times New Roman"/>
          <w:sz w:val="24"/>
          <w:szCs w:val="24"/>
        </w:rPr>
        <w:t>Binomická věta umožňuje umocnit dvojčlen na n-tou mocninu, kde n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∈</m:t>
        </m:r>
      </m:oMath>
      <w:r w:rsidR="00B44596"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B44596" w:rsidRPr="00A46F44">
        <w:rPr>
          <w:rFonts w:ascii="Times New Roman" w:hAnsi="Times New Roman" w:cs="Times New Roman"/>
          <w:sz w:val="24"/>
          <w:szCs w:val="24"/>
        </w:rPr>
        <w:t>N</w:t>
      </w:r>
      <w:r w:rsidR="00B44596" w:rsidRPr="00A46F4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44596">
        <w:rPr>
          <w:rFonts w:ascii="Times New Roman" w:hAnsi="Times New Roman" w:cs="Times New Roman"/>
          <w:sz w:val="24"/>
          <w:szCs w:val="24"/>
        </w:rPr>
        <w:t>:</w:t>
      </w:r>
    </w:p>
    <w:p w:rsidR="00B44596" w:rsidRDefault="00B44596" w:rsidP="00B4459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</w:p>
    <w:p w:rsidR="00B44596" w:rsidRPr="00A46F44" w:rsidRDefault="00B44596" w:rsidP="00B44596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1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2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n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gramEnd"/>
    </w:p>
    <w:p w:rsidR="00B44596" w:rsidRDefault="00B44596" w:rsidP="00B44596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Kombinační číslo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pro něž platí: n ≥ 0, k ≥ 0, n ≥ k;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se vypočítá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 nazývá se binomický koeficient.</w:t>
      </w:r>
    </w:p>
    <w:p w:rsidR="00B44596" w:rsidRDefault="00B44596" w:rsidP="00B4459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Binomický rozvoj výrazu 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má n + 1 členů.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596" w:rsidRDefault="00B44596" w:rsidP="00B4459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B44596" w:rsidRPr="00C068D0" w:rsidRDefault="00B44596" w:rsidP="00B44596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9C3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596" w:rsidRDefault="00B44596" w:rsidP="00B4459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B44596" w:rsidRDefault="00B44596" w:rsidP="00B4459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B44596" w:rsidRDefault="00B44596" w:rsidP="00B4459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B44596" w:rsidRPr="00B44596" w:rsidRDefault="00B44596" w:rsidP="00B44596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Tento hledaný člen, který neobsahuje x, bude vlastně obsahovat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6104" w:rsidRDefault="00ED6104" w:rsidP="00B44596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9C359B" w:rsidRDefault="00ED6104" w:rsidP="009C359B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9C359B">
        <w:rPr>
          <w:rFonts w:ascii="Times New Roman" w:eastAsiaTheme="minorEastAsia" w:hAnsi="Times New Roman" w:cs="Times New Roman"/>
          <w:sz w:val="24"/>
          <w:szCs w:val="24"/>
        </w:rPr>
        <w:t xml:space="preserve">Výraz </w:t>
      </w:r>
      <w:r w:rsidR="009C359B" w:rsidRPr="009C359B">
        <w:rPr>
          <w:rFonts w:ascii="Times New Roman" w:hAnsi="Times New Roman" w:cs="Times New Roman"/>
          <w:sz w:val="24"/>
          <w:szCs w:val="24"/>
        </w:rPr>
        <w:t>(x</w:t>
      </w:r>
      <w:r w:rsidR="009C359B" w:rsidRPr="009C359B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9C359B" w:rsidRPr="009C359B">
        <w:rPr>
          <w:rFonts w:ascii="Times New Roman" w:hAnsi="Times New Roman" w:cs="Times New Roman"/>
          <w:sz w:val="24"/>
          <w:szCs w:val="24"/>
        </w:rPr>
        <w:t xml:space="preserve"> + </w:t>
      </w:r>
      <m:oMath>
        <m:box>
          <m:box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box>
      </m:oMath>
      <w:r w:rsidR="009C359B" w:rsidRPr="009C359B">
        <w:rPr>
          <w:rFonts w:ascii="Times New Roman" w:hAnsi="Times New Roman" w:cs="Times New Roman"/>
          <w:sz w:val="24"/>
          <w:szCs w:val="24"/>
        </w:rPr>
        <w:t xml:space="preserve"> )</w:t>
      </w:r>
      <w:r w:rsidR="00CA4AB8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9C359B">
        <w:rPr>
          <w:rFonts w:ascii="Times New Roman" w:hAnsi="Times New Roman" w:cs="Times New Roman"/>
          <w:sz w:val="24"/>
          <w:szCs w:val="24"/>
        </w:rPr>
        <w:t xml:space="preserve"> obsahuje v některém členu rozvoje x</w:t>
      </w:r>
      <w:r w:rsidR="009C359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9C359B">
        <w:rPr>
          <w:rFonts w:ascii="Times New Roman" w:hAnsi="Times New Roman" w:cs="Times New Roman"/>
          <w:sz w:val="24"/>
          <w:szCs w:val="24"/>
        </w:rPr>
        <w:t xml:space="preserve">, koeficient tohoto členu </w:t>
      </w:r>
      <w:r w:rsidR="009F2EB6">
        <w:rPr>
          <w:rFonts w:ascii="Times New Roman" w:hAnsi="Times New Roman" w:cs="Times New Roman"/>
          <w:sz w:val="24"/>
          <w:szCs w:val="24"/>
        </w:rPr>
        <w:t>ne</w:t>
      </w:r>
      <w:r w:rsidR="005F3572">
        <w:rPr>
          <w:rFonts w:ascii="Times New Roman" w:hAnsi="Times New Roman" w:cs="Times New Roman"/>
          <w:sz w:val="24"/>
          <w:szCs w:val="24"/>
        </w:rPr>
        <w:t>n</w:t>
      </w:r>
      <w:r w:rsidR="009F2EB6">
        <w:rPr>
          <w:rFonts w:ascii="Times New Roman" w:hAnsi="Times New Roman" w:cs="Times New Roman"/>
          <w:sz w:val="24"/>
          <w:szCs w:val="24"/>
        </w:rPr>
        <w:t>í pro tento výpočet důležitý</w:t>
      </w:r>
      <w:r w:rsidR="009C359B">
        <w:rPr>
          <w:rFonts w:ascii="Times New Roman" w:hAnsi="Times New Roman" w:cs="Times New Roman"/>
          <w:sz w:val="24"/>
          <w:szCs w:val="24"/>
        </w:rPr>
        <w:t xml:space="preserve">, </w:t>
      </w:r>
      <w:r w:rsidR="009F2EB6">
        <w:rPr>
          <w:rFonts w:ascii="Times New Roman" w:hAnsi="Times New Roman" w:cs="Times New Roman"/>
          <w:sz w:val="24"/>
          <w:szCs w:val="24"/>
        </w:rPr>
        <w:t>můžeme ho vynechat.</w:t>
      </w:r>
      <w:r w:rsidR="009C359B">
        <w:rPr>
          <w:rFonts w:ascii="Times New Roman" w:hAnsi="Times New Roman" w:cs="Times New Roman"/>
          <w:sz w:val="24"/>
          <w:szCs w:val="24"/>
        </w:rPr>
        <w:t xml:space="preserve"> </w:t>
      </w:r>
      <w:r w:rsidR="009F2EB6">
        <w:rPr>
          <w:rFonts w:ascii="Times New Roman" w:hAnsi="Times New Roman" w:cs="Times New Roman"/>
          <w:sz w:val="24"/>
          <w:szCs w:val="24"/>
        </w:rPr>
        <w:t>B</w:t>
      </w:r>
      <w:r w:rsidR="009C359B">
        <w:rPr>
          <w:rFonts w:ascii="Times New Roman" w:hAnsi="Times New Roman" w:cs="Times New Roman"/>
          <w:sz w:val="24"/>
          <w:szCs w:val="24"/>
        </w:rPr>
        <w:t xml:space="preserve">udeme počítat (k + 1). </w:t>
      </w:r>
      <w:proofErr w:type="gramStart"/>
      <w:r w:rsidR="009C359B">
        <w:rPr>
          <w:rFonts w:ascii="Times New Roman" w:hAnsi="Times New Roman" w:cs="Times New Roman"/>
          <w:sz w:val="24"/>
          <w:szCs w:val="24"/>
        </w:rPr>
        <w:t>člen</w:t>
      </w:r>
      <w:proofErr w:type="gramEnd"/>
      <w:r w:rsidR="009C359B">
        <w:rPr>
          <w:rFonts w:ascii="Times New Roman" w:hAnsi="Times New Roman" w:cs="Times New Roman"/>
          <w:sz w:val="24"/>
          <w:szCs w:val="24"/>
        </w:rPr>
        <w:t>.</w:t>
      </w:r>
    </w:p>
    <w:p w:rsidR="00D728BA" w:rsidRDefault="00D728BA" w:rsidP="009C359B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C359B" w:rsidRDefault="00D728BA" w:rsidP="009C359B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Sestavíme rovnici: </w:t>
      </w:r>
      <w:r w:rsidR="009C359B">
        <w:rPr>
          <w:rFonts w:ascii="Times New Roman" w:hAnsi="Times New Roman" w:cs="Times New Roman"/>
          <w:sz w:val="24"/>
          <w:szCs w:val="24"/>
        </w:rPr>
        <w:t>x</w:t>
      </w:r>
      <w:r w:rsidR="009C359B">
        <w:rPr>
          <w:rFonts w:ascii="Times New Roman" w:hAnsi="Times New Roman" w:cs="Times New Roman"/>
          <w:sz w:val="24"/>
          <w:szCs w:val="24"/>
          <w:vertAlign w:val="superscript"/>
        </w:rPr>
        <w:t>5.(</w:t>
      </w:r>
      <w:r w:rsidR="00CA4AB8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9C35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44A2F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="009C359B">
        <w:rPr>
          <w:rFonts w:ascii="Times New Roman" w:hAnsi="Times New Roman" w:cs="Times New Roman"/>
          <w:sz w:val="24"/>
          <w:szCs w:val="24"/>
          <w:vertAlign w:val="superscript"/>
        </w:rPr>
        <w:t xml:space="preserve"> k</w:t>
      </w:r>
      <w:r w:rsidR="00D44A2F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350DB9"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box>
              <m:box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w:proofErr w:type="gramStart"/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box>
          </m:e>
        </m:d>
      </m:oMath>
      <w:r w:rsidR="009C359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k</w:t>
      </w:r>
      <w:r w:rsidR="009C359B">
        <w:rPr>
          <w:rFonts w:ascii="Times New Roman" w:eastAsiaTheme="minorEastAsia" w:hAnsi="Times New Roman" w:cs="Times New Roman"/>
          <w:sz w:val="28"/>
          <w:szCs w:val="28"/>
        </w:rPr>
        <w:t xml:space="preserve">  =  </w:t>
      </w:r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9C359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proofErr w:type="gramEnd"/>
      <w:r w:rsidR="009C359B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9C359B">
        <w:rPr>
          <w:rFonts w:ascii="Times New Roman" w:eastAsiaTheme="minorEastAsia" w:hAnsi="Times New Roman" w:cs="Times New Roman"/>
          <w:sz w:val="28"/>
          <w:szCs w:val="28"/>
        </w:rPr>
        <w:tab/>
        <w:t xml:space="preserve"> x</w:t>
      </w:r>
      <w:r w:rsidR="009C359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CA4AB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="009C359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350D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noBreakHyphen/>
      </w:r>
      <w:r w:rsidR="009C359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5k</w:t>
      </w:r>
      <w:r w:rsidR="00350DB9"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2k</m:t>
                    </m:r>
                  </m:sup>
                </m:sSup>
              </m:den>
            </m:f>
          </m:e>
        </m:box>
      </m:oMath>
      <w:r w:rsidR="00350DB9">
        <w:rPr>
          <w:rFonts w:ascii="Times New Roman" w:eastAsiaTheme="minorEastAsia" w:hAnsi="Times New Roman" w:cs="Times New Roman"/>
          <w:sz w:val="28"/>
          <w:szCs w:val="28"/>
        </w:rPr>
        <w:t xml:space="preserve">  =  </w:t>
      </w:r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350D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     2</w:t>
      </w:r>
      <w:r w:rsidR="009F2E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k</w:t>
      </w:r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 můžeme při</w:t>
      </w:r>
      <w:r w:rsidR="005F3572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výpočtu vynechat: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CA4AB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noBreakHyphen/>
        <w:t xml:space="preserve"> 5k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noBreakHyphen/>
        <w:t>2k</w:t>
      </w:r>
      <w:r>
        <w:rPr>
          <w:rFonts w:ascii="Times New Roman" w:eastAsiaTheme="minorEastAsia" w:hAnsi="Times New Roman" w:cs="Times New Roman"/>
          <w:sz w:val="28"/>
          <w:szCs w:val="28"/>
        </w:rPr>
        <w:t>= 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CA4AB8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CA4AB8">
        <w:rPr>
          <w:rFonts w:ascii="Times New Roman" w:eastAsiaTheme="minorEastAsia" w:hAnsi="Times New Roman" w:cs="Times New Roman"/>
          <w:sz w:val="24"/>
          <w:szCs w:val="24"/>
        </w:rPr>
        <w:tab/>
        <w:t>x</w:t>
      </w:r>
      <w:r w:rsidR="00CA4A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35 – 7k</w:t>
      </w:r>
      <w:r w:rsidR="00CA4AB8">
        <w:rPr>
          <w:rFonts w:ascii="Times New Roman" w:eastAsiaTheme="minorEastAsia" w:hAnsi="Times New Roman" w:cs="Times New Roman"/>
          <w:sz w:val="24"/>
          <w:szCs w:val="24"/>
        </w:rPr>
        <w:t xml:space="preserve"> = x</w:t>
      </w:r>
      <w:r w:rsidR="00CA4AB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="00CA4AB8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CA4AB8">
        <w:rPr>
          <w:rFonts w:ascii="Times New Roman" w:eastAsiaTheme="minorEastAsia" w:hAnsi="Times New Roman" w:cs="Times New Roman"/>
          <w:sz w:val="24"/>
          <w:szCs w:val="24"/>
        </w:rPr>
        <w:tab/>
        <w:t>35 – 7k = 0</w:t>
      </w:r>
    </w:p>
    <w:p w:rsidR="00CA4AB8" w:rsidRDefault="00CA4AB8" w:rsidP="009C359B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7k = 35</w:t>
      </w:r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9F2EB6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k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</w:p>
    <w:p w:rsidR="00CA4AB8" w:rsidRPr="00CA4AB8" w:rsidRDefault="00CA4AB8" w:rsidP="009C359B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9C359B" w:rsidRDefault="00CA4AB8" w:rsidP="009C359B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k + 1 = 5 + 1 = 6</w:t>
      </w:r>
    </w:p>
    <w:p w:rsidR="009C359B" w:rsidRDefault="00CA4AB8" w:rsidP="009C359B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Šestý člen neobsahuje x.</w:t>
      </w:r>
    </w:p>
    <w:p w:rsidR="005F3572" w:rsidRDefault="005F3572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2344CF" w:rsidRPr="005F3572" w:rsidRDefault="002344CF" w:rsidP="002344CF">
      <w:pPr>
        <w:pStyle w:val="Odstavecseseznamem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F3572">
        <w:rPr>
          <w:rFonts w:ascii="Times New Roman" w:hAnsi="Times New Roman" w:cs="Times New Roman"/>
          <w:color w:val="0070C0"/>
          <w:sz w:val="24"/>
          <w:szCs w:val="24"/>
        </w:rPr>
        <w:lastRenderedPageBreak/>
        <w:t xml:space="preserve">Určete koeficient 6. členu rozvoje </w:t>
      </w:r>
      <w:r w:rsidR="008A7ACA" w:rsidRPr="005F3572">
        <w:rPr>
          <w:rFonts w:ascii="Times New Roman" w:hAnsi="Times New Roman" w:cs="Times New Roman"/>
          <w:color w:val="0070C0"/>
          <w:sz w:val="24"/>
          <w:szCs w:val="24"/>
        </w:rPr>
        <w:t xml:space="preserve">výrazu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70C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70C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70C0"/>
                        <w:sz w:val="24"/>
                        <w:szCs w:val="24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70C0"/>
                <w:sz w:val="24"/>
                <w:szCs w:val="24"/>
              </w:rPr>
              <m:t>9</m:t>
            </m:r>
          </m:sup>
        </m:sSup>
      </m:oMath>
      <w:r w:rsidRPr="005F3572">
        <w:rPr>
          <w:rFonts w:ascii="Times New Roman" w:eastAsiaTheme="minorEastAsia" w:hAnsi="Times New Roman" w:cs="Times New Roman"/>
          <w:color w:val="0070C0"/>
          <w:sz w:val="24"/>
          <w:szCs w:val="24"/>
        </w:rPr>
        <w:t>.</w:t>
      </w:r>
    </w:p>
    <w:p w:rsidR="000D5313" w:rsidRDefault="00D354A2" w:rsidP="000D531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0D5313">
        <w:rPr>
          <w:rFonts w:ascii="Times New Roman" w:hAnsi="Times New Roman" w:cs="Times New Roman"/>
          <w:sz w:val="24"/>
          <w:szCs w:val="24"/>
        </w:rPr>
        <w:t>Binomická věta umožňuje umocnit dvojčlen na n-tou mocninu, kde n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∈</m:t>
        </m:r>
      </m:oMath>
      <w:r w:rsidR="000D5313" w:rsidRPr="00A46F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0D5313" w:rsidRPr="00A46F44">
        <w:rPr>
          <w:rFonts w:ascii="Times New Roman" w:hAnsi="Times New Roman" w:cs="Times New Roman"/>
          <w:sz w:val="24"/>
          <w:szCs w:val="24"/>
        </w:rPr>
        <w:t>N</w:t>
      </w:r>
      <w:r w:rsidR="000D5313" w:rsidRPr="00A46F4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0D5313">
        <w:rPr>
          <w:rFonts w:ascii="Times New Roman" w:hAnsi="Times New Roman" w:cs="Times New Roman"/>
          <w:sz w:val="24"/>
          <w:szCs w:val="24"/>
        </w:rPr>
        <w:t>:</w:t>
      </w:r>
    </w:p>
    <w:p w:rsidR="000D5313" w:rsidRDefault="000D5313" w:rsidP="000D5313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n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noBreakHyphen/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spellEnd"/>
    </w:p>
    <w:p w:rsidR="000D5313" w:rsidRPr="00A46F44" w:rsidRDefault="000D5313" w:rsidP="000D531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1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2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. . . +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</m:m>
          </m:e>
        </m:d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 – n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b)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n</w:t>
      </w:r>
      <w:proofErr w:type="gramEnd"/>
    </w:p>
    <w:p w:rsidR="000D5313" w:rsidRDefault="000D5313" w:rsidP="000D5313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Kombinační číslo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pro něž platí: n ≥ 0, k ≥ 0, n ≥ k;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se vypočítá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 nazývá se binomický koeficient.</w:t>
      </w:r>
    </w:p>
    <w:p w:rsidR="000D5313" w:rsidRDefault="000D5313" w:rsidP="000D5313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Binomický rozvoj výrazu (a + 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má n + 1 členů.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D5313" w:rsidRDefault="000D5313" w:rsidP="000D531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0D5313" w:rsidRPr="00C068D0" w:rsidRDefault="000D5313" w:rsidP="000D531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D5313" w:rsidRDefault="000D5313" w:rsidP="000D531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8A7ACA" w:rsidRDefault="000D5313" w:rsidP="008A7ACA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8A7ACA" w:rsidRDefault="008A7ACA" w:rsidP="008A7ACA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7602B" w:rsidRDefault="00315A02" w:rsidP="008A7ACA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7ACA">
        <w:rPr>
          <w:rFonts w:ascii="Times New Roman" w:hAnsi="Times New Roman" w:cs="Times New Roman"/>
          <w:sz w:val="24"/>
          <w:szCs w:val="24"/>
        </w:rPr>
        <w:t>(a</w:t>
      </w:r>
      <w:r w:rsidR="008A7AC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A7ACA">
        <w:rPr>
          <w:rFonts w:ascii="Times New Roman" w:hAnsi="Times New Roman" w:cs="Times New Roman"/>
          <w:sz w:val="24"/>
          <w:szCs w:val="24"/>
        </w:rPr>
        <w:t xml:space="preserve"> </w:t>
      </w:r>
      <w:r w:rsidR="008A7ACA">
        <w:rPr>
          <w:rFonts w:ascii="Times New Roman" w:hAnsi="Times New Roman" w:cs="Times New Roman"/>
          <w:sz w:val="24"/>
          <w:szCs w:val="24"/>
        </w:rPr>
        <w:noBreakHyphen/>
        <w:t xml:space="preserve">  </w:t>
      </w:r>
      <m:oMath>
        <m:box>
          <m:box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box>
      </m:oMath>
      <w:r w:rsidR="008A7ACA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8A7AC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9</w:t>
      </w:r>
      <w:r w:rsidR="008A7ACA">
        <w:rPr>
          <w:rFonts w:ascii="Times New Roman" w:eastAsiaTheme="minorEastAsia" w:hAnsi="Times New Roman" w:cs="Times New Roman"/>
          <w:sz w:val="24"/>
          <w:szCs w:val="24"/>
        </w:rPr>
        <w:t xml:space="preserve">: koeficient 6. členu určíme přímo z 6. členu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→</m:t>
        </m:r>
      </m:oMath>
      <w:r w:rsidR="008A7ACA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9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5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p>
        </m:sSup>
      </m:oMath>
      <w:r w:rsidR="008A7ACA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EB0608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EB0608">
        <w:rPr>
          <w:rFonts w:ascii="Times New Roman" w:eastAsiaTheme="minorEastAsia" w:hAnsi="Times New Roman" w:cs="Times New Roman"/>
          <w:sz w:val="24"/>
          <w:szCs w:val="24"/>
        </w:rPr>
        <w:t> 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9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!.5!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. </m:t>
        </m:r>
      </m:oMath>
      <w:r w:rsidR="008A7ACA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8A7AC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12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perscript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den>
            </m:f>
          </m:e>
        </m:box>
      </m:oMath>
      <w:r w:rsidR="00EB0608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EB0608">
        <w:rPr>
          <w:rFonts w:ascii="Times New Roman" w:eastAsiaTheme="minorEastAsia" w:hAnsi="Times New Roman" w:cs="Times New Roman"/>
          <w:sz w:val="24"/>
          <w:szCs w:val="24"/>
        </w:rPr>
        <w:tab/>
        <w:t>mocniny čísla a můžeme vynechat a počítat jenom koeficient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</w:p>
    <w:p w:rsidR="00EB0608" w:rsidRDefault="00EB0608" w:rsidP="008A7ACA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9B3B2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9.8.7.6.5!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4.3.2.5!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9B3B2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9.7.2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.243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126.243 =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>30 618.</w:t>
      </w:r>
    </w:p>
    <w:p w:rsidR="00EB0608" w:rsidRPr="00EB0608" w:rsidRDefault="00EB0608" w:rsidP="008A7ACA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EB0608" w:rsidRPr="00EB0608" w:rsidRDefault="00EB0608" w:rsidP="008A7ACA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Koeficient 6. členu je </w:t>
      </w:r>
      <w:r w:rsidR="009B3B28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>30 618.</w:t>
      </w:r>
    </w:p>
    <w:p w:rsidR="00D53F46" w:rsidRDefault="00056DBE" w:rsidP="00315A0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F639C4" w:rsidRPr="0098168E" w:rsidRDefault="00F639C4" w:rsidP="00F639C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639C4" w:rsidRPr="00F639C4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1CD" w:rsidRDefault="00A161CD" w:rsidP="00CA6778">
      <w:pPr>
        <w:spacing w:before="0" w:after="0"/>
      </w:pPr>
      <w:r>
        <w:separator/>
      </w:r>
    </w:p>
  </w:endnote>
  <w:endnote w:type="continuationSeparator" w:id="0">
    <w:p w:rsidR="00A161CD" w:rsidRDefault="00A161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1CD" w:rsidRDefault="00A161CD" w:rsidP="00CA6778">
      <w:pPr>
        <w:spacing w:before="0" w:after="0"/>
      </w:pPr>
      <w:r>
        <w:separator/>
      </w:r>
    </w:p>
  </w:footnote>
  <w:footnote w:type="continuationSeparator" w:id="0">
    <w:p w:rsidR="00A161CD" w:rsidRDefault="00A161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9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6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9"/>
  </w:num>
  <w:num w:numId="9">
    <w:abstractNumId w:val="11"/>
  </w:num>
  <w:num w:numId="10">
    <w:abstractNumId w:val="6"/>
  </w:num>
  <w:num w:numId="11">
    <w:abstractNumId w:val="4"/>
  </w:num>
  <w:num w:numId="12">
    <w:abstractNumId w:val="1"/>
  </w:num>
  <w:num w:numId="13">
    <w:abstractNumId w:val="3"/>
  </w:num>
  <w:num w:numId="14">
    <w:abstractNumId w:val="14"/>
  </w:num>
  <w:num w:numId="15">
    <w:abstractNumId w:val="13"/>
  </w:num>
  <w:num w:numId="16">
    <w:abstractNumId w:val="17"/>
  </w:num>
  <w:num w:numId="17">
    <w:abstractNumId w:val="15"/>
  </w:num>
  <w:num w:numId="1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88C"/>
    <w:rsid w:val="00056DBE"/>
    <w:rsid w:val="00075EA4"/>
    <w:rsid w:val="00081E93"/>
    <w:rsid w:val="00084AD2"/>
    <w:rsid w:val="0009118D"/>
    <w:rsid w:val="000915DF"/>
    <w:rsid w:val="00095A9E"/>
    <w:rsid w:val="00096CFF"/>
    <w:rsid w:val="000A018C"/>
    <w:rsid w:val="000A1F62"/>
    <w:rsid w:val="000B0524"/>
    <w:rsid w:val="000B7617"/>
    <w:rsid w:val="000C3637"/>
    <w:rsid w:val="000D5313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02CC"/>
    <w:rsid w:val="0015164B"/>
    <w:rsid w:val="001521E8"/>
    <w:rsid w:val="0017080B"/>
    <w:rsid w:val="001B06AE"/>
    <w:rsid w:val="001B5834"/>
    <w:rsid w:val="001C1D1A"/>
    <w:rsid w:val="001C1E50"/>
    <w:rsid w:val="001D2A56"/>
    <w:rsid w:val="001E2604"/>
    <w:rsid w:val="001E6FD4"/>
    <w:rsid w:val="001F1B5F"/>
    <w:rsid w:val="001F6B57"/>
    <w:rsid w:val="00200203"/>
    <w:rsid w:val="002010BD"/>
    <w:rsid w:val="0020422D"/>
    <w:rsid w:val="00214EB6"/>
    <w:rsid w:val="002344CF"/>
    <w:rsid w:val="00235DCF"/>
    <w:rsid w:val="002445ED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C2210"/>
    <w:rsid w:val="002D2A36"/>
    <w:rsid w:val="002D360C"/>
    <w:rsid w:val="002D5138"/>
    <w:rsid w:val="00315A02"/>
    <w:rsid w:val="00321AFD"/>
    <w:rsid w:val="00322374"/>
    <w:rsid w:val="003239AF"/>
    <w:rsid w:val="00324F80"/>
    <w:rsid w:val="0033451F"/>
    <w:rsid w:val="00334F5E"/>
    <w:rsid w:val="0033616E"/>
    <w:rsid w:val="00343A78"/>
    <w:rsid w:val="00350DB9"/>
    <w:rsid w:val="00375125"/>
    <w:rsid w:val="0038257B"/>
    <w:rsid w:val="00385B02"/>
    <w:rsid w:val="00385C02"/>
    <w:rsid w:val="00391292"/>
    <w:rsid w:val="00392D3E"/>
    <w:rsid w:val="003959B9"/>
    <w:rsid w:val="003C040B"/>
    <w:rsid w:val="003C358E"/>
    <w:rsid w:val="003D1A74"/>
    <w:rsid w:val="003D1D48"/>
    <w:rsid w:val="003D23D3"/>
    <w:rsid w:val="003D531D"/>
    <w:rsid w:val="003F0573"/>
    <w:rsid w:val="00411899"/>
    <w:rsid w:val="00411F3C"/>
    <w:rsid w:val="004226DC"/>
    <w:rsid w:val="00423BDC"/>
    <w:rsid w:val="00441154"/>
    <w:rsid w:val="0045003E"/>
    <w:rsid w:val="004513CC"/>
    <w:rsid w:val="00451A59"/>
    <w:rsid w:val="00457BF1"/>
    <w:rsid w:val="004625A7"/>
    <w:rsid w:val="004626D9"/>
    <w:rsid w:val="00480B04"/>
    <w:rsid w:val="004909F4"/>
    <w:rsid w:val="004A2738"/>
    <w:rsid w:val="004B09E3"/>
    <w:rsid w:val="004B0AD8"/>
    <w:rsid w:val="004B1275"/>
    <w:rsid w:val="004B4904"/>
    <w:rsid w:val="004B52C1"/>
    <w:rsid w:val="004C58C4"/>
    <w:rsid w:val="004E00FD"/>
    <w:rsid w:val="00502E1F"/>
    <w:rsid w:val="00510486"/>
    <w:rsid w:val="00521B7C"/>
    <w:rsid w:val="005413E3"/>
    <w:rsid w:val="00542B6F"/>
    <w:rsid w:val="00576DC9"/>
    <w:rsid w:val="00583009"/>
    <w:rsid w:val="00585B7B"/>
    <w:rsid w:val="00594715"/>
    <w:rsid w:val="00597B70"/>
    <w:rsid w:val="005A5FA8"/>
    <w:rsid w:val="005A61E1"/>
    <w:rsid w:val="005B6E05"/>
    <w:rsid w:val="005C0CCA"/>
    <w:rsid w:val="005C2DA7"/>
    <w:rsid w:val="005D4579"/>
    <w:rsid w:val="005D4989"/>
    <w:rsid w:val="005F3572"/>
    <w:rsid w:val="005F49BE"/>
    <w:rsid w:val="005F4E8C"/>
    <w:rsid w:val="005F5547"/>
    <w:rsid w:val="00602818"/>
    <w:rsid w:val="00605DE2"/>
    <w:rsid w:val="0062277A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2870"/>
    <w:rsid w:val="0067602B"/>
    <w:rsid w:val="00680B75"/>
    <w:rsid w:val="00684206"/>
    <w:rsid w:val="006847B1"/>
    <w:rsid w:val="00696E77"/>
    <w:rsid w:val="0069736E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26E8C"/>
    <w:rsid w:val="00730F2E"/>
    <w:rsid w:val="00733546"/>
    <w:rsid w:val="00741500"/>
    <w:rsid w:val="007458EB"/>
    <w:rsid w:val="00753A66"/>
    <w:rsid w:val="00754C19"/>
    <w:rsid w:val="00760A2A"/>
    <w:rsid w:val="00762E7C"/>
    <w:rsid w:val="00773394"/>
    <w:rsid w:val="0077783A"/>
    <w:rsid w:val="00790934"/>
    <w:rsid w:val="007A5344"/>
    <w:rsid w:val="007D2B16"/>
    <w:rsid w:val="007D4815"/>
    <w:rsid w:val="007E4981"/>
    <w:rsid w:val="007F31AC"/>
    <w:rsid w:val="007F4088"/>
    <w:rsid w:val="00801D09"/>
    <w:rsid w:val="00805EEC"/>
    <w:rsid w:val="00807CB4"/>
    <w:rsid w:val="0082229B"/>
    <w:rsid w:val="00823489"/>
    <w:rsid w:val="008344AC"/>
    <w:rsid w:val="0083608B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A7ACA"/>
    <w:rsid w:val="008B5457"/>
    <w:rsid w:val="008B62E1"/>
    <w:rsid w:val="008C267C"/>
    <w:rsid w:val="008C2BB8"/>
    <w:rsid w:val="008E471D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197D"/>
    <w:rsid w:val="009344AB"/>
    <w:rsid w:val="00947E9C"/>
    <w:rsid w:val="00961A1C"/>
    <w:rsid w:val="0098168E"/>
    <w:rsid w:val="00986840"/>
    <w:rsid w:val="00992643"/>
    <w:rsid w:val="009A0B54"/>
    <w:rsid w:val="009A3149"/>
    <w:rsid w:val="009B3B28"/>
    <w:rsid w:val="009C05C7"/>
    <w:rsid w:val="009C359B"/>
    <w:rsid w:val="009C77DA"/>
    <w:rsid w:val="009D3279"/>
    <w:rsid w:val="009D74C1"/>
    <w:rsid w:val="009E4B12"/>
    <w:rsid w:val="009F2EB6"/>
    <w:rsid w:val="009F5F50"/>
    <w:rsid w:val="00A15297"/>
    <w:rsid w:val="00A161CD"/>
    <w:rsid w:val="00A26403"/>
    <w:rsid w:val="00A31EA4"/>
    <w:rsid w:val="00A33410"/>
    <w:rsid w:val="00A421BB"/>
    <w:rsid w:val="00A42D8E"/>
    <w:rsid w:val="00A42E82"/>
    <w:rsid w:val="00A46F44"/>
    <w:rsid w:val="00A554DE"/>
    <w:rsid w:val="00A564E3"/>
    <w:rsid w:val="00A5675B"/>
    <w:rsid w:val="00A821C3"/>
    <w:rsid w:val="00A86615"/>
    <w:rsid w:val="00A87556"/>
    <w:rsid w:val="00A87A88"/>
    <w:rsid w:val="00A92101"/>
    <w:rsid w:val="00A9597B"/>
    <w:rsid w:val="00AA471B"/>
    <w:rsid w:val="00AB0CB5"/>
    <w:rsid w:val="00AB6DC5"/>
    <w:rsid w:val="00B073E1"/>
    <w:rsid w:val="00B251E1"/>
    <w:rsid w:val="00B317CA"/>
    <w:rsid w:val="00B44596"/>
    <w:rsid w:val="00B45344"/>
    <w:rsid w:val="00B665DE"/>
    <w:rsid w:val="00B735A3"/>
    <w:rsid w:val="00B73B1A"/>
    <w:rsid w:val="00B907F6"/>
    <w:rsid w:val="00B972A7"/>
    <w:rsid w:val="00BA172C"/>
    <w:rsid w:val="00BB4A86"/>
    <w:rsid w:val="00BB6DD1"/>
    <w:rsid w:val="00BB724A"/>
    <w:rsid w:val="00BC7BFB"/>
    <w:rsid w:val="00BD446E"/>
    <w:rsid w:val="00BE275D"/>
    <w:rsid w:val="00BE5AD0"/>
    <w:rsid w:val="00C0483D"/>
    <w:rsid w:val="00C056B9"/>
    <w:rsid w:val="00C068D0"/>
    <w:rsid w:val="00C07530"/>
    <w:rsid w:val="00C2355B"/>
    <w:rsid w:val="00C44F66"/>
    <w:rsid w:val="00C57218"/>
    <w:rsid w:val="00C6746A"/>
    <w:rsid w:val="00C71BE3"/>
    <w:rsid w:val="00C86909"/>
    <w:rsid w:val="00CA18AF"/>
    <w:rsid w:val="00CA1D28"/>
    <w:rsid w:val="00CA45E6"/>
    <w:rsid w:val="00CA4AB8"/>
    <w:rsid w:val="00CA5C3F"/>
    <w:rsid w:val="00CA6778"/>
    <w:rsid w:val="00CA68AF"/>
    <w:rsid w:val="00CB50FD"/>
    <w:rsid w:val="00CC1C4F"/>
    <w:rsid w:val="00CC482B"/>
    <w:rsid w:val="00CD414D"/>
    <w:rsid w:val="00D07410"/>
    <w:rsid w:val="00D07454"/>
    <w:rsid w:val="00D15C51"/>
    <w:rsid w:val="00D3141E"/>
    <w:rsid w:val="00D354A2"/>
    <w:rsid w:val="00D44A2F"/>
    <w:rsid w:val="00D46CA2"/>
    <w:rsid w:val="00D53F46"/>
    <w:rsid w:val="00D631DB"/>
    <w:rsid w:val="00D728BA"/>
    <w:rsid w:val="00D931B6"/>
    <w:rsid w:val="00DA4529"/>
    <w:rsid w:val="00DB3637"/>
    <w:rsid w:val="00DB452A"/>
    <w:rsid w:val="00DC59D8"/>
    <w:rsid w:val="00DD0B7B"/>
    <w:rsid w:val="00DD1C46"/>
    <w:rsid w:val="00DD2164"/>
    <w:rsid w:val="00DD7AC8"/>
    <w:rsid w:val="00DD7E99"/>
    <w:rsid w:val="00DE7C13"/>
    <w:rsid w:val="00E0593A"/>
    <w:rsid w:val="00E07EDA"/>
    <w:rsid w:val="00E22998"/>
    <w:rsid w:val="00E22A93"/>
    <w:rsid w:val="00E240E0"/>
    <w:rsid w:val="00E27851"/>
    <w:rsid w:val="00E45D32"/>
    <w:rsid w:val="00E71C4A"/>
    <w:rsid w:val="00E72C2B"/>
    <w:rsid w:val="00E864FC"/>
    <w:rsid w:val="00E976F6"/>
    <w:rsid w:val="00EA3AB4"/>
    <w:rsid w:val="00EB0608"/>
    <w:rsid w:val="00EB45C4"/>
    <w:rsid w:val="00EC2B2E"/>
    <w:rsid w:val="00EC5704"/>
    <w:rsid w:val="00EC5E3C"/>
    <w:rsid w:val="00ED4A54"/>
    <w:rsid w:val="00ED59B2"/>
    <w:rsid w:val="00ED6104"/>
    <w:rsid w:val="00F05DA2"/>
    <w:rsid w:val="00F070C2"/>
    <w:rsid w:val="00F07D89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639C4"/>
    <w:rsid w:val="00F718A8"/>
    <w:rsid w:val="00F90E04"/>
    <w:rsid w:val="00F97654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B62B2-EAC2-4239-8E04-CC5A088A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184</TotalTime>
  <Pages>6</Pages>
  <Words>762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18</cp:revision>
  <dcterms:created xsi:type="dcterms:W3CDTF">2013-04-18T12:09:00Z</dcterms:created>
  <dcterms:modified xsi:type="dcterms:W3CDTF">2013-04-30T04:41:00Z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