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6F5CC9">
        <w:rPr>
          <w:rFonts w:ascii="Comic Sans MS" w:hAnsi="Comic Sans MS" w:cs="Comic Sans MS"/>
          <w:b/>
          <w:bCs/>
          <w:color w:val="024595"/>
          <w:sz w:val="54"/>
          <w:szCs w:val="54"/>
        </w:rPr>
        <w:t>Faktoriál, permutace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6F5CC9" w:rsidRPr="004171CA" w:rsidRDefault="006F5CC9" w:rsidP="006F5CC9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C2627">
        <w:rPr>
          <w:rFonts w:ascii="Times New Roman" w:hAnsi="Times New Roman" w:cs="Times New Roman"/>
          <w:sz w:val="24"/>
          <w:szCs w:val="24"/>
        </w:rPr>
        <w:t>Vypočtěte hodnotu zlomku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21!+20!+22!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</w:p>
    <w:p w:rsidR="006F5CC9" w:rsidRPr="00086D60" w:rsidRDefault="006F5CC9" w:rsidP="006F5CC9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F5CC9" w:rsidRPr="004171CA" w:rsidRDefault="006F5CC9" w:rsidP="006F5CC9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Zjednodušte, předpokládejte přípustné hodnoty proměnných: </w:t>
      </w: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4)!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2)!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</w:p>
    <w:p w:rsidR="006F5CC9" w:rsidRPr="004171CA" w:rsidRDefault="006F5CC9" w:rsidP="006F5CC9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F5CC9" w:rsidRPr="004171CA" w:rsidRDefault="006F5CC9" w:rsidP="006F5CC9">
      <w:pPr>
        <w:pStyle w:val="Odstavecseseznamem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71CA">
        <w:rPr>
          <w:rFonts w:ascii="Times New Roman" w:hAnsi="Times New Roman" w:cs="Times New Roman"/>
          <w:sz w:val="24"/>
          <w:szCs w:val="24"/>
        </w:rPr>
        <w:t xml:space="preserve">Vypočtěte: </w:t>
      </w:r>
      <w:proofErr w:type="gramStart"/>
      <w:r w:rsidRPr="004171CA">
        <w:rPr>
          <w:rFonts w:ascii="Times New Roman" w:hAnsi="Times New Roman" w:cs="Times New Roman"/>
          <w:sz w:val="24"/>
          <w:szCs w:val="24"/>
        </w:rPr>
        <w:t>P(4) + 3P</w:t>
      </w:r>
      <w:proofErr w:type="gramEnd"/>
      <w:r w:rsidRPr="004171CA">
        <w:rPr>
          <w:rFonts w:ascii="Times New Roman" w:hAnsi="Times New Roman" w:cs="Times New Roman"/>
          <w:sz w:val="24"/>
          <w:szCs w:val="24"/>
        </w:rPr>
        <w:t xml:space="preserve">(6)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4171CA">
        <w:rPr>
          <w:rFonts w:ascii="Times New Roman" w:hAnsi="Times New Roman" w:cs="Times New Roman"/>
          <w:sz w:val="24"/>
          <w:szCs w:val="24"/>
        </w:rPr>
        <w:t xml:space="preserve"> 2P(7) + P(5) = </w:t>
      </w:r>
    </w:p>
    <w:p w:rsidR="006F5CC9" w:rsidRDefault="006F5CC9" w:rsidP="006F5CC9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A18AF" w:rsidRPr="007966CD" w:rsidRDefault="00CA18AF" w:rsidP="00CA18AF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966CD">
        <w:rPr>
          <w:rFonts w:ascii="Times New Roman" w:hAnsi="Times New Roman" w:cs="Times New Roman"/>
          <w:sz w:val="24"/>
          <w:szCs w:val="24"/>
        </w:rPr>
        <w:t xml:space="preserve">Kolik různých přirozených </w:t>
      </w:r>
      <w:r>
        <w:rPr>
          <w:rFonts w:ascii="Times New Roman" w:hAnsi="Times New Roman" w:cs="Times New Roman"/>
          <w:sz w:val="24"/>
          <w:szCs w:val="24"/>
        </w:rPr>
        <w:t>čtyřciferných</w:t>
      </w:r>
      <w:r w:rsidRPr="007966CD">
        <w:rPr>
          <w:rFonts w:ascii="Times New Roman" w:hAnsi="Times New Roman" w:cs="Times New Roman"/>
          <w:sz w:val="24"/>
          <w:szCs w:val="24"/>
        </w:rPr>
        <w:t xml:space="preserve"> čísel lze sestavit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966CD">
        <w:rPr>
          <w:rFonts w:ascii="Times New Roman" w:hAnsi="Times New Roman" w:cs="Times New Roman"/>
          <w:sz w:val="24"/>
          <w:szCs w:val="24"/>
        </w:rPr>
        <w:t>číslic</w:t>
      </w:r>
      <w:r>
        <w:rPr>
          <w:rFonts w:ascii="Times New Roman" w:hAnsi="Times New Roman" w:cs="Times New Roman"/>
          <w:sz w:val="24"/>
          <w:szCs w:val="24"/>
        </w:rPr>
        <w:t xml:space="preserve"> 0, </w:t>
      </w:r>
      <w:r w:rsidRPr="007966CD">
        <w:rPr>
          <w:rFonts w:ascii="Times New Roman" w:hAnsi="Times New Roman" w:cs="Times New Roman"/>
          <w:sz w:val="24"/>
          <w:szCs w:val="24"/>
        </w:rPr>
        <w:t>7, 8, 2 tak, že se žádná číslice neopakuje?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FE487E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6D5C73" w:rsidRDefault="006D5C73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1C1D1A" w:rsidRPr="00847181" w:rsidRDefault="001C1D1A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923673" w:rsidRDefault="00923673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056DBE" w:rsidRDefault="00056DB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632728" w:rsidRPr="00C068D0" w:rsidRDefault="00D3141E" w:rsidP="0063272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484</m:t>
            </m:r>
          </m:den>
        </m:f>
      </m:oMath>
    </w:p>
    <w:p w:rsidR="00FF6271" w:rsidRPr="00D354A2" w:rsidRDefault="00632728" w:rsidP="008C267C">
      <w:pPr>
        <w:spacing w:before="0"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</w:t>
      </w:r>
    </w:p>
    <w:p w:rsidR="00D354A2" w:rsidRPr="008C267C" w:rsidRDefault="006D5C73" w:rsidP="008C267C">
      <w:pPr>
        <w:spacing w:before="0" w:after="0"/>
        <w:ind w:left="1701" w:hanging="283"/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D354A2" w:rsidRPr="00D354A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C267C">
        <w:rPr>
          <w:rFonts w:ascii="Times New Roman" w:hAnsi="Times New Roman" w:cs="Times New Roman"/>
          <w:sz w:val="24"/>
          <w:szCs w:val="24"/>
        </w:rPr>
        <w:noBreakHyphen/>
        <w:t>7776</w:t>
      </w:r>
    </w:p>
    <w:p w:rsidR="00056DBE" w:rsidRDefault="00923673" w:rsidP="00056DBE">
      <w:pPr>
        <w:spacing w:before="0" w:after="0"/>
        <w:ind w:left="170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 w:rsidR="00CA18AF">
        <w:rPr>
          <w:rFonts w:ascii="Times New Roman" w:hAnsi="Times New Roman" w:cs="Times New Roman"/>
          <w:sz w:val="24"/>
          <w:szCs w:val="24"/>
        </w:rPr>
        <w:t>18</w:t>
      </w:r>
    </w:p>
    <w:p w:rsidR="00FE487E" w:rsidRPr="007A5344" w:rsidRDefault="00FE487E" w:rsidP="00D354A2">
      <w:pPr>
        <w:spacing w:before="0"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C068D0" w:rsidRPr="00C068D0" w:rsidRDefault="00C068D0" w:rsidP="00056DBE">
      <w:pPr>
        <w:pStyle w:val="Odstavecseseznamem"/>
        <w:numPr>
          <w:ilvl w:val="0"/>
          <w:numId w:val="12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C068D0">
        <w:rPr>
          <w:rFonts w:ascii="Times New Roman" w:hAnsi="Times New Roman" w:cs="Times New Roman"/>
          <w:color w:val="024595"/>
          <w:sz w:val="24"/>
          <w:szCs w:val="24"/>
        </w:rPr>
        <w:t xml:space="preserve">Vypočtěte hodnotu zlomku: </w:t>
      </w: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20!</m:t>
            </m:r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21!+20!+22!</m:t>
            </m:r>
          </m:den>
        </m:f>
      </m:oMath>
      <w:r w:rsidRPr="00C068D0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= </w:t>
      </w:r>
    </w:p>
    <w:p w:rsidR="00C068D0" w:rsidRPr="00086D60" w:rsidRDefault="00C068D0" w:rsidP="00C068D0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 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</w:t>
      </w:r>
      <w:r w:rsidR="00064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všech čísel předcházejících </w:t>
      </w:r>
      <w:r w:rsidR="00064134">
        <w:rPr>
          <w:rFonts w:ascii="Times New Roman" w:hAnsi="Times New Roman" w:cs="Times New Roman"/>
          <w:sz w:val="24"/>
          <w:szCs w:val="24"/>
        </w:rPr>
        <w:t xml:space="preserve">až </w:t>
      </w:r>
      <w:r>
        <w:rPr>
          <w:rFonts w:ascii="Times New Roman" w:hAnsi="Times New Roman" w:cs="Times New Roman"/>
          <w:sz w:val="24"/>
          <w:szCs w:val="24"/>
        </w:rPr>
        <w:t>do 1.</w:t>
      </w:r>
    </w:p>
    <w:p w:rsidR="0077783A" w:rsidRPr="00C068D0" w:rsidRDefault="00C068D0" w:rsidP="00C068D0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 w:rsidR="00391292">
        <w:rPr>
          <w:rFonts w:ascii="Times New Roman" w:hAnsi="Times New Roman" w:cs="Times New Roman"/>
          <w:sz w:val="24"/>
          <w:szCs w:val="24"/>
        </w:rPr>
        <w:tab/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Zlomek s faktoriály řešíme rozkladem na součin, vytýkáním a krácením.</w:t>
      </w:r>
    </w:p>
    <w:p w:rsidR="00C068D0" w:rsidRDefault="00C068D0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C068D0" w:rsidRDefault="00C068D0" w:rsidP="00C068D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21! + 20! + 22!</m:t>
            </m:r>
          </m:den>
        </m:f>
      </m:oMath>
      <w:r w:rsidRPr="00C068D0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21.20! + 20! + 22.21.20!</m:t>
            </m:r>
          </m:den>
        </m:f>
      </m:oMath>
      <w:r w:rsidRPr="00C068D0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20!.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 +1 + 22.21</m:t>
                </m:r>
              </m:e>
            </m:d>
          </m:den>
        </m:f>
      </m:oMath>
      <w:r w:rsidRPr="00C068D0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22 + 462</m:t>
            </m:r>
          </m:den>
        </m:f>
      </m:oMath>
      <w:r w:rsidRPr="00C068D0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484</m:t>
            </m:r>
          </m:den>
        </m:f>
      </m:oMath>
    </w:p>
    <w:p w:rsidR="00632728" w:rsidRPr="00C068D0" w:rsidRDefault="00632728" w:rsidP="00C068D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632728" w:rsidRPr="00632728" w:rsidRDefault="00632728" w:rsidP="00056DBE">
      <w:pPr>
        <w:pStyle w:val="Odstavecseseznamem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632728">
        <w:rPr>
          <w:rFonts w:ascii="Times New Roman" w:hAnsi="Times New Roman" w:cs="Times New Roman"/>
          <w:color w:val="024595"/>
          <w:sz w:val="24"/>
          <w:szCs w:val="24"/>
        </w:rPr>
        <w:t xml:space="preserve">Zjednodušte, předpokládejte přípustné hodnoty proměnných: </w:t>
      </w:r>
      <w:r w:rsidRPr="00632728">
        <w:rPr>
          <w:rFonts w:ascii="Times New Roman" w:hAnsi="Times New Roman" w:cs="Times New Roman"/>
          <w:color w:val="024595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color w:val="024595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 3)!</m:t>
            </m:r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color w:val="024595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 4)!</m:t>
            </m:r>
          </m:den>
        </m:f>
      </m:oMath>
      <w:r w:rsidRPr="00632728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color w:val="024595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 2)!</m:t>
            </m:r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color w:val="024595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 xml:space="preserve"> 3)!</m:t>
            </m:r>
          </m:den>
        </m:f>
      </m:oMath>
      <w:r w:rsidRPr="00632728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= </w:t>
      </w:r>
    </w:p>
    <w:p w:rsidR="00632728" w:rsidRDefault="00632728" w:rsidP="00632728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632728" w:rsidRDefault="00632728" w:rsidP="0063272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Faktoriál čísla je definován pro přirozená čísla a nulu. Značí </w:t>
      </w:r>
      <w:proofErr w:type="gramStart"/>
      <w:r>
        <w:rPr>
          <w:rFonts w:ascii="Times New Roman" w:hAnsi="Times New Roman" w:cs="Times New Roman"/>
          <w:sz w:val="24"/>
          <w:szCs w:val="24"/>
        </w:rPr>
        <w:t>se</w:t>
      </w:r>
      <w:r w:rsidR="00CC1C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n! a vypočítá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jako součin čísla n</w:t>
      </w:r>
      <w:r w:rsidR="00064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všech čísel předcházejících</w:t>
      </w:r>
      <w:r w:rsidR="00064134">
        <w:rPr>
          <w:rFonts w:ascii="Times New Roman" w:hAnsi="Times New Roman" w:cs="Times New Roman"/>
          <w:sz w:val="24"/>
          <w:szCs w:val="24"/>
        </w:rPr>
        <w:t xml:space="preserve"> až</w:t>
      </w:r>
      <w:r>
        <w:rPr>
          <w:rFonts w:ascii="Times New Roman" w:hAnsi="Times New Roman" w:cs="Times New Roman"/>
          <w:sz w:val="24"/>
          <w:szCs w:val="24"/>
        </w:rPr>
        <w:t xml:space="preserve"> do 1.</w:t>
      </w:r>
    </w:p>
    <w:p w:rsidR="00632728" w:rsidRPr="00C068D0" w:rsidRDefault="00632728" w:rsidP="00632728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n!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n.(n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3.2.1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32728" w:rsidRDefault="00632728" w:rsidP="0063272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Je definován 0! = 1</w:t>
      </w:r>
    </w:p>
    <w:p w:rsidR="00632728" w:rsidRDefault="00632728" w:rsidP="0063272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Zlomek s faktoriály řešíme rozkladem na součin a krácením v jednom zlomku. Vždy musíme větší faktoriál rozložit součinem na faktoriál menší. </w:t>
      </w:r>
    </w:p>
    <w:p w:rsidR="00632728" w:rsidRDefault="00632728" w:rsidP="0063272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32728" w:rsidRPr="00632728" w:rsidRDefault="00632728" w:rsidP="0063272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4)!</m:t>
            </m:r>
          </m:den>
        </m:f>
      </m:oMath>
      <w:r w:rsidRPr="00632728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2)!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den>
        </m:f>
      </m:oMath>
      <w:r w:rsidRPr="00632728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.(x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4)!</m:t>
            </m:r>
          </m:den>
        </m:f>
      </m:oMath>
      <w:r w:rsidRPr="00632728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.(x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(x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noBreakHyphen/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3)!</m:t>
            </m:r>
          </m:den>
        </m:f>
      </m:oMath>
      <w:r w:rsidRPr="00632728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Pr="00632728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2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Pr="00632728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x + 2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1</w:t>
      </w:r>
    </w:p>
    <w:p w:rsidR="001521E8" w:rsidRPr="00E72C2B" w:rsidRDefault="001521E8" w:rsidP="00632728">
      <w:pPr>
        <w:spacing w:before="0"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733546" w:rsidRPr="00632728" w:rsidRDefault="009C05C7" w:rsidP="00632728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2C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93C10" w:rsidRDefault="00693C10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632728" w:rsidRPr="00632728" w:rsidRDefault="00632728" w:rsidP="00056DBE">
      <w:pPr>
        <w:pStyle w:val="Odstavecseseznamem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632728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Vypočtěte: </w:t>
      </w:r>
      <w:proofErr w:type="gramStart"/>
      <w:r w:rsidRPr="00632728">
        <w:rPr>
          <w:rFonts w:ascii="Times New Roman" w:hAnsi="Times New Roman" w:cs="Times New Roman"/>
          <w:color w:val="024595"/>
          <w:sz w:val="24"/>
          <w:szCs w:val="24"/>
        </w:rPr>
        <w:t>P(4) + 3P</w:t>
      </w:r>
      <w:proofErr w:type="gramEnd"/>
      <w:r w:rsidRPr="00632728">
        <w:rPr>
          <w:rFonts w:ascii="Times New Roman" w:hAnsi="Times New Roman" w:cs="Times New Roman"/>
          <w:color w:val="024595"/>
          <w:sz w:val="24"/>
          <w:szCs w:val="24"/>
        </w:rPr>
        <w:t xml:space="preserve">(6) </w:t>
      </w:r>
      <w:r w:rsidRPr="00632728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 2P(7) + P(5) = </w:t>
      </w:r>
    </w:p>
    <w:p w:rsidR="00733546" w:rsidRDefault="00733546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05EEC" w:rsidRDefault="009D3279" w:rsidP="004B1275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B1275" w:rsidRDefault="004B1275" w:rsidP="004B1275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Permutace z n prvků je uspořádaná n-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tice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sestavená pouze z těchto prvků tak, že se v ní každý prvek vyskytuje právě jednou.</w:t>
      </w:r>
    </w:p>
    <w:p w:rsidR="00F639C4" w:rsidRDefault="004B1275" w:rsidP="004B1275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Počet permutací se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značí P(n);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639C4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="00CC1C4F">
        <w:rPr>
          <w:rFonts w:ascii="Times New Roman" w:eastAsiaTheme="minorEastAsia" w:hAnsi="Times New Roman" w:cs="Times New Roman"/>
          <w:sz w:val="24"/>
          <w:szCs w:val="24"/>
        </w:rPr>
        <w:t xml:space="preserve">P(n) = </w:t>
      </w:r>
      <w:r w:rsidR="00CC1C4F">
        <w:rPr>
          <w:rFonts w:ascii="Times New Roman" w:hAnsi="Times New Roman" w:cs="Times New Roman"/>
          <w:sz w:val="24"/>
          <w:szCs w:val="24"/>
        </w:rPr>
        <w:t>n!</w:t>
      </w:r>
      <w:proofErr w:type="gramEnd"/>
      <w:r w:rsidR="00CC1C4F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CC1C4F">
        <w:rPr>
          <w:rFonts w:ascii="Times New Roman" w:hAnsi="Times New Roman" w:cs="Times New Roman"/>
          <w:sz w:val="24"/>
          <w:szCs w:val="24"/>
        </w:rPr>
        <w:t xml:space="preserve">n.(n </w:t>
      </w:r>
      <w:r w:rsidR="00CC1C4F">
        <w:rPr>
          <w:rFonts w:ascii="Times New Roman" w:hAnsi="Times New Roman" w:cs="Times New Roman"/>
          <w:sz w:val="24"/>
          <w:szCs w:val="24"/>
        </w:rPr>
        <w:noBreakHyphen/>
        <w:t xml:space="preserve"> 1).(n</w:t>
      </w:r>
      <w:r w:rsidR="008C267C">
        <w:rPr>
          <w:rFonts w:ascii="Times New Roman" w:hAnsi="Times New Roman" w:cs="Times New Roman"/>
          <w:sz w:val="24"/>
          <w:szCs w:val="24"/>
        </w:rPr>
        <w:t xml:space="preserve"> </w:t>
      </w:r>
      <w:r w:rsidR="00CC1C4F">
        <w:rPr>
          <w:rFonts w:ascii="Times New Roman" w:hAnsi="Times New Roman" w:cs="Times New Roman"/>
          <w:sz w:val="24"/>
          <w:szCs w:val="24"/>
        </w:rPr>
        <w:noBreakHyphen/>
        <w:t xml:space="preserve"> 2)…</w:t>
      </w:r>
      <w:proofErr w:type="gramEnd"/>
      <w:r w:rsidR="00CC1C4F">
        <w:rPr>
          <w:rFonts w:ascii="Times New Roman" w:hAnsi="Times New Roman" w:cs="Times New Roman"/>
          <w:sz w:val="24"/>
          <w:szCs w:val="24"/>
        </w:rPr>
        <w:t>3.2.1</w:t>
      </w:r>
    </w:p>
    <w:p w:rsidR="008C267C" w:rsidRDefault="008C267C" w:rsidP="004B1275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8C267C" w:rsidRDefault="008C267C" w:rsidP="004B1275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267C">
        <w:rPr>
          <w:rFonts w:ascii="Times New Roman" w:hAnsi="Times New Roman" w:cs="Times New Roman"/>
          <w:sz w:val="24"/>
          <w:szCs w:val="24"/>
        </w:rPr>
        <w:t>P(4) + 3P</w:t>
      </w:r>
      <w:proofErr w:type="gramEnd"/>
      <w:r w:rsidRPr="008C267C">
        <w:rPr>
          <w:rFonts w:ascii="Times New Roman" w:hAnsi="Times New Roman" w:cs="Times New Roman"/>
          <w:sz w:val="24"/>
          <w:szCs w:val="24"/>
        </w:rPr>
        <w:t xml:space="preserve">(6) </w:t>
      </w:r>
      <w:r w:rsidRPr="008C267C">
        <w:rPr>
          <w:rFonts w:ascii="Times New Roman" w:hAnsi="Times New Roman" w:cs="Times New Roman"/>
          <w:sz w:val="24"/>
          <w:szCs w:val="24"/>
        </w:rPr>
        <w:noBreakHyphen/>
        <w:t xml:space="preserve"> 2P(7) + P(5) =</w:t>
      </w:r>
      <w:r>
        <w:rPr>
          <w:rFonts w:ascii="Times New Roman" w:hAnsi="Times New Roman" w:cs="Times New Roman"/>
          <w:sz w:val="24"/>
          <w:szCs w:val="24"/>
        </w:rPr>
        <w:t xml:space="preserve"> 4! + 3.6!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2.7! + 5! = 4! + 3.6.5.4!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2.7.6.5.4! + 5.4! = </w:t>
      </w:r>
    </w:p>
    <w:p w:rsidR="008C267C" w:rsidRPr="008C267C" w:rsidRDefault="008C267C" w:rsidP="004B1275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= 4!.(1 + 90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420 + 5) = 24.(-324) = </w:t>
      </w:r>
      <w:r>
        <w:rPr>
          <w:rFonts w:ascii="Times New Roman" w:hAnsi="Times New Roman" w:cs="Times New Roman"/>
          <w:sz w:val="24"/>
          <w:szCs w:val="24"/>
        </w:rPr>
        <w:noBreakHyphen/>
        <w:t>7776</w:t>
      </w:r>
    </w:p>
    <w:p w:rsidR="00F639C4" w:rsidRDefault="00F639C4" w:rsidP="00805EEC">
      <w:pPr>
        <w:spacing w:before="0" w:after="0"/>
        <w:ind w:left="284" w:hanging="284"/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</w:p>
    <w:p w:rsidR="00D354A2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CA18AF" w:rsidRPr="00CA18AF" w:rsidRDefault="00CA18AF" w:rsidP="00CA18AF">
      <w:pPr>
        <w:pStyle w:val="Odstavecseseznamem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CA18AF">
        <w:rPr>
          <w:rFonts w:ascii="Times New Roman" w:hAnsi="Times New Roman" w:cs="Times New Roman"/>
          <w:color w:val="024595"/>
          <w:sz w:val="24"/>
          <w:szCs w:val="24"/>
        </w:rPr>
        <w:t>Kolik různých přirozených čtyřciferných čísel lze sestavit z číslic 0, 7, 8, 2 tak, že se žádná číslice neopakuje?</w:t>
      </w:r>
    </w:p>
    <w:p w:rsidR="00056DBE" w:rsidRPr="00056DBE" w:rsidRDefault="00056DBE" w:rsidP="00056DBE">
      <w:pPr>
        <w:pStyle w:val="Odstavecseseznamem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bookmarkStart w:id="0" w:name="_GoBack"/>
      <w:bookmarkEnd w:id="0"/>
    </w:p>
    <w:p w:rsidR="00CC482B" w:rsidRDefault="00D354A2" w:rsidP="00056DBE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CA18AF" w:rsidRPr="00DB1368">
        <w:rPr>
          <w:rFonts w:ascii="Times New Roman" w:hAnsi="Times New Roman" w:cs="Times New Roman"/>
          <w:sz w:val="24"/>
          <w:szCs w:val="24"/>
        </w:rPr>
        <w:t>Č</w:t>
      </w:r>
      <w:r w:rsidR="00CA18AF">
        <w:rPr>
          <w:rFonts w:ascii="Times New Roman" w:hAnsi="Times New Roman" w:cs="Times New Roman"/>
          <w:sz w:val="24"/>
          <w:szCs w:val="24"/>
        </w:rPr>
        <w:t>tyřciferná</w:t>
      </w:r>
      <w:r w:rsidR="00056DBE">
        <w:rPr>
          <w:rFonts w:ascii="Times New Roman" w:hAnsi="Times New Roman" w:cs="Times New Roman"/>
          <w:sz w:val="24"/>
          <w:szCs w:val="24"/>
        </w:rPr>
        <w:t xml:space="preserve"> čísla</w:t>
      </w:r>
      <w:r w:rsidR="00CA18AF">
        <w:rPr>
          <w:rFonts w:ascii="Times New Roman" w:hAnsi="Times New Roman" w:cs="Times New Roman"/>
          <w:sz w:val="24"/>
          <w:szCs w:val="24"/>
        </w:rPr>
        <w:t xml:space="preserve"> </w:t>
      </w:r>
      <w:r w:rsidR="00056DBE">
        <w:rPr>
          <w:rFonts w:ascii="Times New Roman" w:hAnsi="Times New Roman" w:cs="Times New Roman"/>
          <w:sz w:val="24"/>
          <w:szCs w:val="24"/>
        </w:rPr>
        <w:t xml:space="preserve">sestavená ze </w:t>
      </w:r>
      <w:r w:rsidR="00CA18AF">
        <w:rPr>
          <w:rFonts w:ascii="Times New Roman" w:hAnsi="Times New Roman" w:cs="Times New Roman"/>
          <w:sz w:val="24"/>
          <w:szCs w:val="24"/>
        </w:rPr>
        <w:t>čtyř</w:t>
      </w:r>
      <w:r w:rsidR="00056DBE">
        <w:rPr>
          <w:rFonts w:ascii="Times New Roman" w:hAnsi="Times New Roman" w:cs="Times New Roman"/>
          <w:sz w:val="24"/>
          <w:szCs w:val="24"/>
        </w:rPr>
        <w:t xml:space="preserve"> různých číslic, které se neopakují, tvoří uspořádané </w:t>
      </w:r>
      <w:r w:rsidR="00CA18AF">
        <w:rPr>
          <w:rFonts w:ascii="Times New Roman" w:hAnsi="Times New Roman" w:cs="Times New Roman"/>
          <w:sz w:val="24"/>
          <w:szCs w:val="24"/>
        </w:rPr>
        <w:t>čtveřice</w:t>
      </w:r>
      <w:r w:rsidR="00056DBE">
        <w:rPr>
          <w:rFonts w:ascii="Times New Roman" w:hAnsi="Times New Roman" w:cs="Times New Roman"/>
          <w:sz w:val="24"/>
          <w:szCs w:val="24"/>
        </w:rPr>
        <w:t xml:space="preserve"> ze </w:t>
      </w:r>
      <w:r w:rsidR="00CA18AF">
        <w:rPr>
          <w:rFonts w:ascii="Times New Roman" w:hAnsi="Times New Roman" w:cs="Times New Roman"/>
          <w:sz w:val="24"/>
          <w:szCs w:val="24"/>
        </w:rPr>
        <w:t>čtyř</w:t>
      </w:r>
      <w:r w:rsidR="00056DBE">
        <w:rPr>
          <w:rFonts w:ascii="Times New Roman" w:hAnsi="Times New Roman" w:cs="Times New Roman"/>
          <w:sz w:val="24"/>
          <w:szCs w:val="24"/>
        </w:rPr>
        <w:t xml:space="preserve"> prvků. Tvoří permutace </w:t>
      </w:r>
      <w:r w:rsidR="00CA18AF">
        <w:rPr>
          <w:rFonts w:ascii="Times New Roman" w:hAnsi="Times New Roman" w:cs="Times New Roman"/>
          <w:sz w:val="24"/>
          <w:szCs w:val="24"/>
        </w:rPr>
        <w:t>4</w:t>
      </w:r>
      <w:r w:rsidR="00056DBE">
        <w:rPr>
          <w:rFonts w:ascii="Times New Roman" w:hAnsi="Times New Roman" w:cs="Times New Roman"/>
          <w:sz w:val="24"/>
          <w:szCs w:val="24"/>
        </w:rPr>
        <w:t>.</w:t>
      </w:r>
      <w:r w:rsidR="00CA18AF">
        <w:rPr>
          <w:rFonts w:ascii="Times New Roman" w:hAnsi="Times New Roman" w:cs="Times New Roman"/>
          <w:sz w:val="24"/>
          <w:szCs w:val="24"/>
        </w:rPr>
        <w:t xml:space="preserve"> Přirozená čísla však nemohou začínat nulou, to znamená, že od celkového </w:t>
      </w:r>
      <w:proofErr w:type="gramStart"/>
      <w:r w:rsidR="00CA18AF">
        <w:rPr>
          <w:rFonts w:ascii="Times New Roman" w:hAnsi="Times New Roman" w:cs="Times New Roman"/>
          <w:sz w:val="24"/>
          <w:szCs w:val="24"/>
        </w:rPr>
        <w:t>počtu P(4) musíme</w:t>
      </w:r>
      <w:proofErr w:type="gramEnd"/>
      <w:r w:rsidR="00CA18AF">
        <w:rPr>
          <w:rFonts w:ascii="Times New Roman" w:hAnsi="Times New Roman" w:cs="Times New Roman"/>
          <w:sz w:val="24"/>
          <w:szCs w:val="24"/>
        </w:rPr>
        <w:t xml:space="preserve"> odečíst ta čísla, kde nula bude na prvním místě. Zbylé cifry tvoří uspořádané trojice ze tří prvků</w:t>
      </w:r>
      <w:r w:rsidR="00064134">
        <w:rPr>
          <w:rFonts w:ascii="Times New Roman" w:hAnsi="Times New Roman" w:cs="Times New Roman"/>
          <w:sz w:val="24"/>
          <w:szCs w:val="24"/>
        </w:rPr>
        <w:t>, tj.</w:t>
      </w:r>
      <w:r w:rsidR="00CA18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18AF">
        <w:rPr>
          <w:rFonts w:ascii="Times New Roman" w:hAnsi="Times New Roman" w:cs="Times New Roman"/>
          <w:sz w:val="24"/>
          <w:szCs w:val="24"/>
        </w:rPr>
        <w:t xml:space="preserve">permutace 3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CA18AF">
        <w:rPr>
          <w:rFonts w:ascii="Times New Roman" w:hAnsi="Times New Roman" w:cs="Times New Roman"/>
          <w:sz w:val="24"/>
          <w:szCs w:val="24"/>
        </w:rPr>
        <w:t xml:space="preserve"> P(3).</w:t>
      </w:r>
      <w:proofErr w:type="gramEnd"/>
    </w:p>
    <w:p w:rsidR="00056DBE" w:rsidRDefault="00056DBE" w:rsidP="00056DBE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056DBE" w:rsidRPr="00056DBE" w:rsidRDefault="00056DBE" w:rsidP="00056DBE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A18AF">
        <w:rPr>
          <w:rFonts w:ascii="Times New Roman" w:hAnsi="Times New Roman" w:cs="Times New Roman"/>
          <w:sz w:val="24"/>
          <w:szCs w:val="24"/>
        </w:rPr>
        <w:t xml:space="preserve">P(4) </w:t>
      </w:r>
      <w:r w:rsidR="00CA18AF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>P(3) =</w:t>
      </w:r>
      <w:r w:rsidR="00CA18AF">
        <w:rPr>
          <w:rFonts w:ascii="Times New Roman" w:hAnsi="Times New Roman" w:cs="Times New Roman"/>
          <w:sz w:val="24"/>
          <w:szCs w:val="24"/>
        </w:rPr>
        <w:t xml:space="preserve"> 4!</w:t>
      </w:r>
      <w:proofErr w:type="gramEnd"/>
      <w:r w:rsidR="00CA18AF">
        <w:rPr>
          <w:rFonts w:ascii="Times New Roman" w:hAnsi="Times New Roman" w:cs="Times New Roman"/>
          <w:sz w:val="24"/>
          <w:szCs w:val="24"/>
        </w:rPr>
        <w:t xml:space="preserve"> </w:t>
      </w:r>
      <w:r w:rsidR="00CA18AF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3! = </w:t>
      </w:r>
      <w:r w:rsidR="00CA18AF">
        <w:rPr>
          <w:rFonts w:ascii="Times New Roman" w:hAnsi="Times New Roman" w:cs="Times New Roman"/>
          <w:sz w:val="24"/>
          <w:szCs w:val="24"/>
        </w:rPr>
        <w:t xml:space="preserve">4.3.2.1 </w:t>
      </w:r>
      <w:r w:rsidR="00CA18AF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3.2.1. = </w:t>
      </w:r>
      <w:r w:rsidR="00CA18AF">
        <w:rPr>
          <w:rFonts w:ascii="Times New Roman" w:hAnsi="Times New Roman" w:cs="Times New Roman"/>
          <w:sz w:val="24"/>
          <w:szCs w:val="24"/>
        </w:rPr>
        <w:t xml:space="preserve">24 </w:t>
      </w:r>
      <w:r w:rsidR="00CA18AF">
        <w:rPr>
          <w:rFonts w:ascii="Times New Roman" w:hAnsi="Times New Roman" w:cs="Times New Roman"/>
          <w:sz w:val="24"/>
          <w:szCs w:val="24"/>
        </w:rPr>
        <w:noBreakHyphen/>
        <w:t xml:space="preserve"> 6 = 18</w:t>
      </w:r>
    </w:p>
    <w:p w:rsidR="003D531D" w:rsidRDefault="003D531D" w:rsidP="003D531D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D531D" w:rsidRPr="003F0573" w:rsidRDefault="003D531D" w:rsidP="00D354A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354A2" w:rsidRPr="00F639C4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639C4" w:rsidRPr="0098168E" w:rsidRDefault="00F639C4" w:rsidP="00F639C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F639C4" w:rsidRPr="00F639C4" w:rsidRDefault="00F639C4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8168E" w:rsidRPr="0098168E" w:rsidRDefault="0098168E" w:rsidP="0086210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C43" w:rsidRDefault="00284C43" w:rsidP="00CA6778">
      <w:pPr>
        <w:spacing w:before="0" w:after="0"/>
      </w:pPr>
      <w:r>
        <w:separator/>
      </w:r>
    </w:p>
  </w:endnote>
  <w:endnote w:type="continuationSeparator" w:id="0">
    <w:p w:rsidR="00284C43" w:rsidRDefault="00284C4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C43" w:rsidRDefault="00284C43" w:rsidP="00CA6778">
      <w:pPr>
        <w:spacing w:before="0" w:after="0"/>
      </w:pPr>
      <w:r>
        <w:separator/>
      </w:r>
    </w:p>
  </w:footnote>
  <w:footnote w:type="continuationSeparator" w:id="0">
    <w:p w:rsidR="00284C43" w:rsidRDefault="00284C4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7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5"/>
  </w:num>
  <w:num w:numId="11">
    <w:abstractNumId w:val="3"/>
  </w:num>
  <w:num w:numId="12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34E47"/>
    <w:rsid w:val="0004588C"/>
    <w:rsid w:val="00056DBE"/>
    <w:rsid w:val="00064134"/>
    <w:rsid w:val="00075EA4"/>
    <w:rsid w:val="00081E93"/>
    <w:rsid w:val="00084AD2"/>
    <w:rsid w:val="0009118D"/>
    <w:rsid w:val="000915DF"/>
    <w:rsid w:val="00096CFF"/>
    <w:rsid w:val="000A018C"/>
    <w:rsid w:val="000A1F62"/>
    <w:rsid w:val="000B010F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164B"/>
    <w:rsid w:val="001521E8"/>
    <w:rsid w:val="0017080B"/>
    <w:rsid w:val="001B06AE"/>
    <w:rsid w:val="001C1D1A"/>
    <w:rsid w:val="001C1E50"/>
    <w:rsid w:val="001D2A56"/>
    <w:rsid w:val="001E2604"/>
    <w:rsid w:val="001F1B5F"/>
    <w:rsid w:val="001F6B57"/>
    <w:rsid w:val="00200203"/>
    <w:rsid w:val="002010BD"/>
    <w:rsid w:val="0020422D"/>
    <w:rsid w:val="00214EB6"/>
    <w:rsid w:val="00235DC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4C43"/>
    <w:rsid w:val="002C2210"/>
    <w:rsid w:val="002D360C"/>
    <w:rsid w:val="002D5138"/>
    <w:rsid w:val="00321AFD"/>
    <w:rsid w:val="00322374"/>
    <w:rsid w:val="003239AF"/>
    <w:rsid w:val="00324F80"/>
    <w:rsid w:val="0033451F"/>
    <w:rsid w:val="00334F5E"/>
    <w:rsid w:val="0033616E"/>
    <w:rsid w:val="00343A78"/>
    <w:rsid w:val="00375125"/>
    <w:rsid w:val="0038257B"/>
    <w:rsid w:val="00385B02"/>
    <w:rsid w:val="00385C02"/>
    <w:rsid w:val="00391292"/>
    <w:rsid w:val="00392D3E"/>
    <w:rsid w:val="003C040B"/>
    <w:rsid w:val="003C358E"/>
    <w:rsid w:val="003D1A74"/>
    <w:rsid w:val="003D1D48"/>
    <w:rsid w:val="003D23D3"/>
    <w:rsid w:val="003D531D"/>
    <w:rsid w:val="003F0573"/>
    <w:rsid w:val="00411899"/>
    <w:rsid w:val="00411F3C"/>
    <w:rsid w:val="004226DC"/>
    <w:rsid w:val="00423BDC"/>
    <w:rsid w:val="00441154"/>
    <w:rsid w:val="0045003E"/>
    <w:rsid w:val="004513CC"/>
    <w:rsid w:val="00451A59"/>
    <w:rsid w:val="004626D9"/>
    <w:rsid w:val="00480B04"/>
    <w:rsid w:val="004909F4"/>
    <w:rsid w:val="004A2738"/>
    <w:rsid w:val="004B0AD8"/>
    <w:rsid w:val="004B1275"/>
    <w:rsid w:val="004B4904"/>
    <w:rsid w:val="004C58C4"/>
    <w:rsid w:val="00502E1F"/>
    <w:rsid w:val="00510486"/>
    <w:rsid w:val="00521B7C"/>
    <w:rsid w:val="005413E3"/>
    <w:rsid w:val="00542B6F"/>
    <w:rsid w:val="00583009"/>
    <w:rsid w:val="00594715"/>
    <w:rsid w:val="00597B70"/>
    <w:rsid w:val="005A61E1"/>
    <w:rsid w:val="005B6E05"/>
    <w:rsid w:val="005C0CCA"/>
    <w:rsid w:val="005C2DA7"/>
    <w:rsid w:val="005D4579"/>
    <w:rsid w:val="005F49BE"/>
    <w:rsid w:val="00605DE2"/>
    <w:rsid w:val="0062277A"/>
    <w:rsid w:val="00632728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93C10"/>
    <w:rsid w:val="0069736E"/>
    <w:rsid w:val="006D5C73"/>
    <w:rsid w:val="006E0C09"/>
    <w:rsid w:val="006E0F00"/>
    <w:rsid w:val="006E5B7A"/>
    <w:rsid w:val="006F08EE"/>
    <w:rsid w:val="006F3500"/>
    <w:rsid w:val="006F5CC9"/>
    <w:rsid w:val="0070528D"/>
    <w:rsid w:val="00706420"/>
    <w:rsid w:val="00714E77"/>
    <w:rsid w:val="007269D6"/>
    <w:rsid w:val="00730F2E"/>
    <w:rsid w:val="00733546"/>
    <w:rsid w:val="00741500"/>
    <w:rsid w:val="007458EB"/>
    <w:rsid w:val="00753A66"/>
    <w:rsid w:val="00760A2A"/>
    <w:rsid w:val="00762E7C"/>
    <w:rsid w:val="00773394"/>
    <w:rsid w:val="0077783A"/>
    <w:rsid w:val="00790934"/>
    <w:rsid w:val="007A5344"/>
    <w:rsid w:val="007D2B16"/>
    <w:rsid w:val="007F31AC"/>
    <w:rsid w:val="007F4088"/>
    <w:rsid w:val="00801D09"/>
    <w:rsid w:val="00805EEC"/>
    <w:rsid w:val="0082229B"/>
    <w:rsid w:val="008344AC"/>
    <w:rsid w:val="008421D6"/>
    <w:rsid w:val="0084662B"/>
    <w:rsid w:val="00847181"/>
    <w:rsid w:val="008532FF"/>
    <w:rsid w:val="00854678"/>
    <w:rsid w:val="00861BCB"/>
    <w:rsid w:val="00862104"/>
    <w:rsid w:val="00866B21"/>
    <w:rsid w:val="00883FEB"/>
    <w:rsid w:val="00887105"/>
    <w:rsid w:val="008878B4"/>
    <w:rsid w:val="008A223B"/>
    <w:rsid w:val="008A3DA4"/>
    <w:rsid w:val="008B5457"/>
    <w:rsid w:val="008C267C"/>
    <w:rsid w:val="008C2BB8"/>
    <w:rsid w:val="008E471D"/>
    <w:rsid w:val="008F0EEB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47E9C"/>
    <w:rsid w:val="00961A1C"/>
    <w:rsid w:val="0098168E"/>
    <w:rsid w:val="00986840"/>
    <w:rsid w:val="009A3149"/>
    <w:rsid w:val="009C05C7"/>
    <w:rsid w:val="009C77DA"/>
    <w:rsid w:val="009D3279"/>
    <w:rsid w:val="009E4B12"/>
    <w:rsid w:val="00A161CD"/>
    <w:rsid w:val="00A26403"/>
    <w:rsid w:val="00A31EA4"/>
    <w:rsid w:val="00A421BB"/>
    <w:rsid w:val="00A42D8E"/>
    <w:rsid w:val="00A42E82"/>
    <w:rsid w:val="00A5675B"/>
    <w:rsid w:val="00A821C3"/>
    <w:rsid w:val="00A86615"/>
    <w:rsid w:val="00A92101"/>
    <w:rsid w:val="00A9597B"/>
    <w:rsid w:val="00AB0CB5"/>
    <w:rsid w:val="00B073E1"/>
    <w:rsid w:val="00B251E1"/>
    <w:rsid w:val="00B317CA"/>
    <w:rsid w:val="00B45344"/>
    <w:rsid w:val="00B735A3"/>
    <w:rsid w:val="00B907F6"/>
    <w:rsid w:val="00BA172C"/>
    <w:rsid w:val="00BB4A86"/>
    <w:rsid w:val="00BB6DD1"/>
    <w:rsid w:val="00BB724A"/>
    <w:rsid w:val="00BC7BFB"/>
    <w:rsid w:val="00BD446E"/>
    <w:rsid w:val="00BE5AD0"/>
    <w:rsid w:val="00C056B9"/>
    <w:rsid w:val="00C068D0"/>
    <w:rsid w:val="00C07530"/>
    <w:rsid w:val="00C2355B"/>
    <w:rsid w:val="00C44F66"/>
    <w:rsid w:val="00C6746A"/>
    <w:rsid w:val="00C71BE3"/>
    <w:rsid w:val="00C86909"/>
    <w:rsid w:val="00CA18AF"/>
    <w:rsid w:val="00CA1D28"/>
    <w:rsid w:val="00CA5C3F"/>
    <w:rsid w:val="00CA6778"/>
    <w:rsid w:val="00CA68AF"/>
    <w:rsid w:val="00CB50FD"/>
    <w:rsid w:val="00CC1C4F"/>
    <w:rsid w:val="00CC482B"/>
    <w:rsid w:val="00CD414D"/>
    <w:rsid w:val="00D07410"/>
    <w:rsid w:val="00D07454"/>
    <w:rsid w:val="00D15C51"/>
    <w:rsid w:val="00D3141E"/>
    <w:rsid w:val="00D354A2"/>
    <w:rsid w:val="00D46CA2"/>
    <w:rsid w:val="00D631DB"/>
    <w:rsid w:val="00D931B6"/>
    <w:rsid w:val="00DA4529"/>
    <w:rsid w:val="00DB1368"/>
    <w:rsid w:val="00DB452A"/>
    <w:rsid w:val="00DC59D8"/>
    <w:rsid w:val="00DD0B7B"/>
    <w:rsid w:val="00DD1C46"/>
    <w:rsid w:val="00DD2164"/>
    <w:rsid w:val="00DD7E99"/>
    <w:rsid w:val="00DE7C13"/>
    <w:rsid w:val="00E0593A"/>
    <w:rsid w:val="00E22998"/>
    <w:rsid w:val="00E22A93"/>
    <w:rsid w:val="00E240E0"/>
    <w:rsid w:val="00E45D32"/>
    <w:rsid w:val="00E71C4A"/>
    <w:rsid w:val="00E72C2B"/>
    <w:rsid w:val="00E864FC"/>
    <w:rsid w:val="00E976F6"/>
    <w:rsid w:val="00EA3AB4"/>
    <w:rsid w:val="00EB45C4"/>
    <w:rsid w:val="00EC2B2E"/>
    <w:rsid w:val="00EC5704"/>
    <w:rsid w:val="00EC5E3C"/>
    <w:rsid w:val="00ED59B2"/>
    <w:rsid w:val="00F05DA2"/>
    <w:rsid w:val="00F07D89"/>
    <w:rsid w:val="00F1361B"/>
    <w:rsid w:val="00F23263"/>
    <w:rsid w:val="00F257FC"/>
    <w:rsid w:val="00F343D1"/>
    <w:rsid w:val="00F4273F"/>
    <w:rsid w:val="00F43647"/>
    <w:rsid w:val="00F43FAA"/>
    <w:rsid w:val="00F639C4"/>
    <w:rsid w:val="00F718A8"/>
    <w:rsid w:val="00F90E04"/>
    <w:rsid w:val="00F97654"/>
    <w:rsid w:val="00FA6323"/>
    <w:rsid w:val="00FA6B5F"/>
    <w:rsid w:val="00FB4F6C"/>
    <w:rsid w:val="00FD3368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66A17-0782-4249-A479-4417FA46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265</TotalTime>
  <Pages>4</Pages>
  <Words>345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12</cp:revision>
  <dcterms:created xsi:type="dcterms:W3CDTF">2013-03-27T10:46:00Z</dcterms:created>
  <dcterms:modified xsi:type="dcterms:W3CDTF">2013-04-10T17:18:00Z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