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5B90">
        <w:rPr>
          <w:rFonts w:ascii="Comic Sans MS" w:hAnsi="Comic Sans MS" w:cs="Comic Sans MS"/>
          <w:b/>
          <w:bCs/>
          <w:color w:val="024595"/>
          <w:sz w:val="54"/>
          <w:szCs w:val="54"/>
        </w:rPr>
        <w:t>Obecn</w:t>
      </w:r>
      <w:r w:rsidR="0014312E">
        <w:rPr>
          <w:rFonts w:ascii="Comic Sans MS" w:hAnsi="Comic Sans MS" w:cs="Comic Sans MS"/>
          <w:b/>
          <w:bCs/>
          <w:color w:val="024595"/>
          <w:sz w:val="54"/>
          <w:szCs w:val="54"/>
        </w:rPr>
        <w:t>á rovnice přímky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17D5A" w:rsidRPr="00AD2E24" w:rsidRDefault="00AD2E24" w:rsidP="00AD2E24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Napište obecnou rovnici přímky</w:t>
      </w:r>
      <w:r>
        <w:rPr>
          <w:rFonts w:ascii="Times New Roman" w:hAnsi="Times New Roman" w:cs="Times New Roman"/>
          <w:i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, která je dána bodem P[2; 5]</w:t>
      </w:r>
      <w:r w:rsidR="00016894" w:rsidRPr="00AD2E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směrovým vektorem </w:t>
      </w:r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= (</w:t>
      </w:r>
      <w:r>
        <w:rPr>
          <w:rFonts w:ascii="Times New Roman" w:hAnsi="Times New Roman" w:cs="Times New Roman"/>
          <w:sz w:val="24"/>
          <w:szCs w:val="24"/>
        </w:rPr>
        <w:noBreakHyphen/>
        <w:t>1; 4)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17D5A" w:rsidRPr="00117D5A" w:rsidRDefault="00117D5A" w:rsidP="00AD2E24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B318A5" w:rsidRDefault="00AD2E24" w:rsidP="00AD2E24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dána 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2x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3y + 4 = 0:</w:t>
      </w:r>
    </w:p>
    <w:p w:rsidR="00AD2E24" w:rsidRDefault="00AD2E24" w:rsidP="00AD2E24">
      <w:pPr>
        <w:pStyle w:val="Odstavecseseznamem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Stanovte rovnici přímky 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, která prochází bodem M[2; 1] a je rovnoběžná s přímkou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E24" w:rsidRDefault="00AD2E24" w:rsidP="00AD2E24">
      <w:pPr>
        <w:pStyle w:val="Odstavecseseznamem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Stanovte rovnici přímky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, která prochází bodem R[3; 2] a je kolmá na přímku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E24" w:rsidRDefault="00AD2E24" w:rsidP="00AD2E24">
      <w:pPr>
        <w:pStyle w:val="Odstavecseseznamem"/>
        <w:spacing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AD2E24" w:rsidRDefault="00AD2E24" w:rsidP="00542DF8">
      <w:pPr>
        <w:pStyle w:val="Odstavecseseznamem"/>
        <w:numPr>
          <w:ilvl w:val="0"/>
          <w:numId w:val="10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dána 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2x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4y + 3 = 0. Určete, zda body </w:t>
      </w:r>
      <w:r w:rsidR="00E14205">
        <w:rPr>
          <w:rFonts w:ascii="Times New Roman" w:hAnsi="Times New Roman" w:cs="Times New Roman"/>
          <w:sz w:val="24"/>
          <w:szCs w:val="24"/>
        </w:rPr>
        <w:t xml:space="preserve">M[2; 4] a N[2,5; 2] leží na přímce </w:t>
      </w:r>
      <w:r w:rsidR="00E14205">
        <w:rPr>
          <w:rFonts w:ascii="Times New Roman" w:hAnsi="Times New Roman" w:cs="Times New Roman"/>
          <w:i/>
          <w:sz w:val="24"/>
          <w:szCs w:val="24"/>
        </w:rPr>
        <w:t>p</w:t>
      </w:r>
      <w:r w:rsidR="00E14205">
        <w:rPr>
          <w:rFonts w:ascii="Times New Roman" w:hAnsi="Times New Roman" w:cs="Times New Roman"/>
          <w:sz w:val="24"/>
          <w:szCs w:val="24"/>
        </w:rPr>
        <w:t>.</w:t>
      </w:r>
    </w:p>
    <w:p w:rsidR="00FB44BD" w:rsidRDefault="00FB44BD" w:rsidP="00FB44BD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</w:p>
    <w:p w:rsidR="00FB44BD" w:rsidRPr="00FB44BD" w:rsidRDefault="00FB44BD" w:rsidP="00FB44BD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B44BD">
        <w:rPr>
          <w:rFonts w:ascii="Times New Roman" w:hAnsi="Times New Roman" w:cs="Times New Roman"/>
          <w:sz w:val="24"/>
          <w:szCs w:val="24"/>
        </w:rPr>
        <w:t xml:space="preserve">Rozhodněte, zda jsou přímky rovnoběžné nebo kolmé; </w:t>
      </w:r>
      <w:r w:rsidRPr="00FB44BD">
        <w:rPr>
          <w:rFonts w:ascii="Times New Roman" w:hAnsi="Times New Roman" w:cs="Times New Roman"/>
          <w:i/>
          <w:sz w:val="24"/>
          <w:szCs w:val="24"/>
        </w:rPr>
        <w:t>a</w:t>
      </w:r>
      <w:r w:rsidRPr="00FB44BD">
        <w:rPr>
          <w:rFonts w:ascii="Times New Roman" w:hAnsi="Times New Roman" w:cs="Times New Roman"/>
          <w:sz w:val="24"/>
          <w:szCs w:val="24"/>
        </w:rPr>
        <w:t xml:space="preserve">: 3x </w:t>
      </w:r>
      <w:r w:rsidRPr="00FB44BD">
        <w:rPr>
          <w:rFonts w:ascii="Times New Roman" w:hAnsi="Times New Roman" w:cs="Times New Roman"/>
          <w:sz w:val="24"/>
          <w:szCs w:val="24"/>
        </w:rPr>
        <w:noBreakHyphen/>
        <w:t xml:space="preserve"> 5y + 7 = 0; </w:t>
      </w:r>
      <w:r w:rsidRPr="00FB44BD">
        <w:rPr>
          <w:rFonts w:ascii="Times New Roman" w:hAnsi="Times New Roman" w:cs="Times New Roman"/>
          <w:i/>
          <w:sz w:val="24"/>
          <w:szCs w:val="24"/>
        </w:rPr>
        <w:t>b</w:t>
      </w:r>
      <w:r w:rsidRPr="00FB44BD">
        <w:rPr>
          <w:rFonts w:ascii="Times New Roman" w:hAnsi="Times New Roman" w:cs="Times New Roman"/>
          <w:sz w:val="24"/>
          <w:szCs w:val="24"/>
        </w:rPr>
        <w:t xml:space="preserve">: 10x + 6y </w:t>
      </w:r>
      <w:r w:rsidRPr="00FB44BD">
        <w:rPr>
          <w:rFonts w:ascii="Times New Roman" w:hAnsi="Times New Roman" w:cs="Times New Roman"/>
          <w:sz w:val="24"/>
          <w:szCs w:val="24"/>
        </w:rPr>
        <w:noBreakHyphen/>
        <w:t xml:space="preserve"> 2 = 0.</w:t>
      </w:r>
    </w:p>
    <w:p w:rsidR="001C6ED0" w:rsidRPr="00FB44BD" w:rsidRDefault="001C6ED0" w:rsidP="00FB44BD">
      <w:pPr>
        <w:spacing w:before="0" w:after="0"/>
        <w:rPr>
          <w:rFonts w:cs="Arial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E64" w:rsidRDefault="00152E64" w:rsidP="00CA6778">
      <w:pPr>
        <w:spacing w:before="0" w:after="0"/>
      </w:pPr>
      <w:r>
        <w:separator/>
      </w:r>
    </w:p>
  </w:endnote>
  <w:endnote w:type="continuationSeparator" w:id="0">
    <w:p w:rsidR="00152E64" w:rsidRDefault="00152E6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E64" w:rsidRPr="00B6258F" w:rsidRDefault="00152E64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152E64" w:rsidRPr="0015164B" w:rsidRDefault="00152E64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52E64" w:rsidRPr="0015164B" w:rsidRDefault="00152E64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E64" w:rsidRDefault="00152E64" w:rsidP="00CA6778">
      <w:pPr>
        <w:spacing w:before="0" w:after="0"/>
      </w:pPr>
      <w:r>
        <w:separator/>
      </w:r>
    </w:p>
  </w:footnote>
  <w:footnote w:type="continuationSeparator" w:id="0">
    <w:p w:rsidR="00152E64" w:rsidRDefault="00152E6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5607D"/>
    <w:rsid w:val="00084AD2"/>
    <w:rsid w:val="00117D5A"/>
    <w:rsid w:val="0014312E"/>
    <w:rsid w:val="0015164B"/>
    <w:rsid w:val="00152E64"/>
    <w:rsid w:val="0017080B"/>
    <w:rsid w:val="001C6ED0"/>
    <w:rsid w:val="00201914"/>
    <w:rsid w:val="00235DCF"/>
    <w:rsid w:val="00245BEE"/>
    <w:rsid w:val="00247D1D"/>
    <w:rsid w:val="00252D2D"/>
    <w:rsid w:val="00281EB3"/>
    <w:rsid w:val="00375125"/>
    <w:rsid w:val="003B4016"/>
    <w:rsid w:val="003C040B"/>
    <w:rsid w:val="003D1D48"/>
    <w:rsid w:val="003D53BF"/>
    <w:rsid w:val="00402561"/>
    <w:rsid w:val="00441154"/>
    <w:rsid w:val="00445B90"/>
    <w:rsid w:val="004513CC"/>
    <w:rsid w:val="004B0AD8"/>
    <w:rsid w:val="00542DF8"/>
    <w:rsid w:val="005D4579"/>
    <w:rsid w:val="006347FB"/>
    <w:rsid w:val="006515B1"/>
    <w:rsid w:val="006516F6"/>
    <w:rsid w:val="00666590"/>
    <w:rsid w:val="00684206"/>
    <w:rsid w:val="00687A26"/>
    <w:rsid w:val="006C0952"/>
    <w:rsid w:val="006E0461"/>
    <w:rsid w:val="007269D6"/>
    <w:rsid w:val="007677D5"/>
    <w:rsid w:val="007D09E7"/>
    <w:rsid w:val="0087486C"/>
    <w:rsid w:val="008C7F5F"/>
    <w:rsid w:val="00916F51"/>
    <w:rsid w:val="00947E9C"/>
    <w:rsid w:val="009C77DA"/>
    <w:rsid w:val="00A36CB7"/>
    <w:rsid w:val="00A42827"/>
    <w:rsid w:val="00A8355D"/>
    <w:rsid w:val="00AD2E24"/>
    <w:rsid w:val="00B157BB"/>
    <w:rsid w:val="00B318A5"/>
    <w:rsid w:val="00B452D5"/>
    <w:rsid w:val="00B6258F"/>
    <w:rsid w:val="00BD446E"/>
    <w:rsid w:val="00C03F31"/>
    <w:rsid w:val="00C0508B"/>
    <w:rsid w:val="00CA6778"/>
    <w:rsid w:val="00CA68AF"/>
    <w:rsid w:val="00CD2D90"/>
    <w:rsid w:val="00D43D01"/>
    <w:rsid w:val="00D5444A"/>
    <w:rsid w:val="00DA16F8"/>
    <w:rsid w:val="00DA32B6"/>
    <w:rsid w:val="00DA743D"/>
    <w:rsid w:val="00E06D01"/>
    <w:rsid w:val="00E07A2B"/>
    <w:rsid w:val="00E14205"/>
    <w:rsid w:val="00E35834"/>
    <w:rsid w:val="00E41B15"/>
    <w:rsid w:val="00EE6DC3"/>
    <w:rsid w:val="00F23263"/>
    <w:rsid w:val="00F50E78"/>
    <w:rsid w:val="00FA3FCC"/>
    <w:rsid w:val="00FB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PSILON\HOME\UCITELE\kostalovahelena\Plocha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197</TotalTime>
  <Pages>2</Pages>
  <Words>73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8</cp:revision>
  <dcterms:created xsi:type="dcterms:W3CDTF">2012-12-20T07:31:00Z</dcterms:created>
  <dcterms:modified xsi:type="dcterms:W3CDTF">2013-01-03T12:11:00Z</dcterms:modified>
</cp:coreProperties>
</file>