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CC73E6">
        <w:rPr>
          <w:rFonts w:ascii="Comic Sans MS" w:hAnsi="Comic Sans MS" w:cs="Comic Sans MS"/>
          <w:b/>
          <w:bCs/>
          <w:color w:val="024595"/>
          <w:sz w:val="54"/>
          <w:szCs w:val="54"/>
        </w:rPr>
        <w:t>Pravděpodobnostní jevy</w:t>
      </w:r>
    </w:p>
    <w:p w:rsidR="00FE487E" w:rsidRPr="0084662B" w:rsidRDefault="005D4579" w:rsidP="00003EA6">
      <w:pPr>
        <w:pStyle w:val="Odstavecseseznamem"/>
        <w:ind w:left="0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CC73E6" w:rsidRPr="004171CA" w:rsidRDefault="00CC73E6" w:rsidP="00CC73E6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Jaká je pravděpodobnost, že při hodu kostkou nepadne číslo větší než 4?</w:t>
      </w:r>
    </w:p>
    <w:p w:rsidR="00CC73E6" w:rsidRPr="00086D60" w:rsidRDefault="00CC73E6" w:rsidP="00CC73E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C73E6" w:rsidRPr="004171CA" w:rsidRDefault="00CE689C" w:rsidP="00CC73E6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osudí je 10 kuliček bílých a</w:t>
      </w:r>
      <w:r w:rsidR="00CC73E6">
        <w:rPr>
          <w:rFonts w:ascii="Times New Roman" w:hAnsi="Times New Roman" w:cs="Times New Roman"/>
          <w:sz w:val="24"/>
          <w:szCs w:val="24"/>
        </w:rPr>
        <w:t xml:space="preserve"> 15 modrých. Náhodně vybereme 5 kuliček, jaká je pravděpodobnost, že vybereme právě 3 bílé a 2 modré</w:t>
      </w:r>
      <w:r w:rsidR="00286FA1">
        <w:rPr>
          <w:rFonts w:ascii="Times New Roman" w:hAnsi="Times New Roman" w:cs="Times New Roman"/>
          <w:sz w:val="24"/>
          <w:szCs w:val="24"/>
        </w:rPr>
        <w:t xml:space="preserve"> kuličky</w:t>
      </w:r>
      <w:r w:rsidR="00CC73E6">
        <w:rPr>
          <w:rFonts w:ascii="Times New Roman" w:hAnsi="Times New Roman" w:cs="Times New Roman"/>
          <w:sz w:val="24"/>
          <w:szCs w:val="24"/>
        </w:rPr>
        <w:t>?</w:t>
      </w:r>
    </w:p>
    <w:p w:rsidR="00CC73E6" w:rsidRPr="004171CA" w:rsidRDefault="00CC73E6" w:rsidP="00CC73E6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C73E6" w:rsidRPr="008B62E1" w:rsidRDefault="00CC73E6" w:rsidP="00CC73E6">
      <w:pPr>
        <w:pStyle w:val="Odstavecseseznamem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Ve sportovním oddíle je 15 chlapců a 5 děvčat. Jaká je pravděpodobnost, že v náhodně vybrané čtyřčlenné hlídce budou </w:t>
      </w:r>
      <w:r w:rsidR="00CE689C">
        <w:rPr>
          <w:rFonts w:ascii="Times New Roman" w:hAnsi="Times New Roman" w:cs="Times New Roman"/>
          <w:color w:val="000000"/>
          <w:sz w:val="24"/>
          <w:szCs w:val="24"/>
        </w:rPr>
        <w:t xml:space="preserve">nejvýše </w:t>
      </w:r>
      <w:r>
        <w:rPr>
          <w:rFonts w:ascii="Times New Roman" w:hAnsi="Times New Roman" w:cs="Times New Roman"/>
          <w:color w:val="000000"/>
          <w:sz w:val="24"/>
          <w:szCs w:val="24"/>
        </w:rPr>
        <w:t>2 chlapci?</w:t>
      </w:r>
    </w:p>
    <w:p w:rsidR="00CC73E6" w:rsidRDefault="00CC73E6" w:rsidP="00CC73E6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C73E6" w:rsidRDefault="00CE689C" w:rsidP="00CC73E6">
      <w:pPr>
        <w:pStyle w:val="Odstavecseseznamem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Žák 4. r</w:t>
      </w:r>
      <w:r w:rsidR="00CC73E6">
        <w:rPr>
          <w:rFonts w:ascii="Times New Roman" w:hAnsi="Times New Roman" w:cs="Times New Roman"/>
          <w:sz w:val="24"/>
          <w:szCs w:val="24"/>
        </w:rPr>
        <w:t>očníku je připraven k maturitní zkoušce tak, že CEJ (český jazyk) ovládá na 82%, ANJ (anglický jazyk) na 79%, FYZ (fyziku) na 91% a ODP (odborný předmět) na 97%.</w:t>
      </w:r>
    </w:p>
    <w:p w:rsidR="00CC73E6" w:rsidRDefault="00CC73E6" w:rsidP="00CC73E6">
      <w:pPr>
        <w:pStyle w:val="Odstavecseseznamem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Jaká je pravděpodobnost, že prospěje ze všech předmětů?</w:t>
      </w:r>
    </w:p>
    <w:p w:rsidR="00CC73E6" w:rsidRDefault="00CC73E6" w:rsidP="00CC73E6">
      <w:pPr>
        <w:pStyle w:val="Odstavecseseznamem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Jaká je pravděpodobnost, že ze všech předmětů neprospěje?</w:t>
      </w:r>
    </w:p>
    <w:p w:rsidR="00CC73E6" w:rsidRDefault="00CC73E6" w:rsidP="00CC73E6">
      <w:pPr>
        <w:pStyle w:val="Odstavecseseznamem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Jaká je pravděpodobnost, že neprospěje pouze z ODP?</w:t>
      </w:r>
    </w:p>
    <w:p w:rsidR="00BE275D" w:rsidRPr="00DC3244" w:rsidRDefault="00BE275D" w:rsidP="00BE275D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0E0CD5" w:rsidRPr="005D4579" w:rsidRDefault="000E0CD5" w:rsidP="00BE275D">
      <w:pPr>
        <w:pStyle w:val="Odstavecseseznamem"/>
        <w:spacing w:after="0" w:line="240" w:lineRule="auto"/>
        <w:ind w:left="284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FE487E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ED4A54" w:rsidRDefault="00ED4A54" w:rsidP="00AA471B">
      <w:pPr>
        <w:spacing w:before="0" w:after="0"/>
        <w:ind w:left="284" w:hanging="284"/>
        <w:rPr>
          <w:rFonts w:cs="Arial"/>
          <w:bCs/>
          <w:color w:val="024595"/>
          <w:sz w:val="54"/>
          <w:szCs w:val="54"/>
        </w:rPr>
      </w:pPr>
    </w:p>
    <w:p w:rsidR="00CC73E6" w:rsidRDefault="00CC73E6" w:rsidP="00AA471B">
      <w:pPr>
        <w:spacing w:before="0"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ED4A54" w:rsidRDefault="00ED4A54" w:rsidP="00AA471B">
      <w:pPr>
        <w:spacing w:before="0"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6F4D18" w:rsidRDefault="00D3141E" w:rsidP="00FE7B73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4742">
        <w:rPr>
          <w:rFonts w:ascii="Times New Roman" w:eastAsiaTheme="minorEastAsia" w:hAnsi="Times New Roman" w:cs="Times New Roman"/>
          <w:sz w:val="24"/>
          <w:szCs w:val="24"/>
        </w:rPr>
        <w:t>67%</w:t>
      </w:r>
      <w:r w:rsidR="00632728">
        <w:rPr>
          <w:rFonts w:ascii="Times New Roman" w:hAnsi="Times New Roman" w:cs="Times New Roman"/>
          <w:sz w:val="24"/>
          <w:szCs w:val="24"/>
        </w:rPr>
        <w:tab/>
      </w:r>
      <w:r w:rsidR="00632728">
        <w:rPr>
          <w:rFonts w:ascii="Times New Roman" w:hAnsi="Times New Roman" w:cs="Times New Roman"/>
          <w:sz w:val="24"/>
          <w:szCs w:val="24"/>
        </w:rPr>
        <w:tab/>
      </w:r>
      <w:r w:rsidR="00632728">
        <w:rPr>
          <w:rFonts w:ascii="Times New Roman" w:hAnsi="Times New Roman" w:cs="Times New Roman"/>
          <w:sz w:val="24"/>
          <w:szCs w:val="24"/>
        </w:rPr>
        <w:tab/>
      </w:r>
      <w:r w:rsidR="007A4742">
        <w:rPr>
          <w:rFonts w:ascii="Times New Roman" w:hAnsi="Times New Roman" w:cs="Times New Roman"/>
          <w:sz w:val="24"/>
          <w:szCs w:val="24"/>
        </w:rPr>
        <w:tab/>
      </w:r>
    </w:p>
    <w:p w:rsidR="00AA471B" w:rsidRPr="00ED6104" w:rsidRDefault="006F4D18" w:rsidP="00FE7B73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E41ED3">
        <w:rPr>
          <w:rFonts w:ascii="Times New Roman" w:hAnsi="Times New Roman" w:cs="Times New Roman"/>
          <w:sz w:val="24"/>
          <w:szCs w:val="24"/>
        </w:rPr>
        <w:t>23,7%</w:t>
      </w:r>
    </w:p>
    <w:p w:rsidR="003F66F2" w:rsidRDefault="00AA471B" w:rsidP="003F66F2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D5C73">
        <w:rPr>
          <w:rFonts w:ascii="Times New Roman" w:hAnsi="Times New Roman" w:cs="Times New Roman"/>
          <w:sz w:val="24"/>
          <w:szCs w:val="24"/>
        </w:rPr>
        <w:t>3)</w:t>
      </w:r>
      <w:r w:rsidR="00D354A2" w:rsidRPr="00D354A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E7B73">
        <w:rPr>
          <w:rFonts w:ascii="Times New Roman" w:eastAsiaTheme="minorEastAsia" w:hAnsi="Times New Roman" w:cs="Times New Roman"/>
          <w:sz w:val="24"/>
          <w:szCs w:val="24"/>
        </w:rPr>
        <w:t>24,8</w:t>
      </w:r>
      <w:r w:rsidR="001A1525"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E41ED3">
        <w:rPr>
          <w:rFonts w:ascii="Times New Roman" w:eastAsiaTheme="minorEastAsia" w:hAnsi="Times New Roman" w:cs="Times New Roman"/>
          <w:sz w:val="24"/>
          <w:szCs w:val="24"/>
        </w:rPr>
        <w:t>%</w:t>
      </w:r>
    </w:p>
    <w:p w:rsidR="003F66F2" w:rsidRDefault="003F66F2" w:rsidP="003F66F2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53F46">
        <w:rPr>
          <w:rFonts w:ascii="Times New Roman" w:eastAsiaTheme="minorEastAsia" w:hAnsi="Times New Roman" w:cs="Times New Roman"/>
          <w:sz w:val="24"/>
          <w:szCs w:val="24"/>
        </w:rPr>
        <w:t>4)</w:t>
      </w:r>
      <w:r w:rsidR="00EB060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w:r w:rsidR="00E41ED3">
        <w:rPr>
          <w:rFonts w:ascii="Times New Roman" w:hAnsi="Times New Roman" w:cs="Times New Roman"/>
          <w:sz w:val="24"/>
          <w:szCs w:val="24"/>
        </w:rPr>
        <w:t>57%</w:t>
      </w:r>
    </w:p>
    <w:p w:rsidR="003F66F2" w:rsidRDefault="003F66F2" w:rsidP="003F66F2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1ED3">
        <w:rPr>
          <w:rFonts w:ascii="Times New Roman" w:hAnsi="Times New Roman" w:cs="Times New Roman"/>
          <w:sz w:val="24"/>
          <w:szCs w:val="24"/>
        </w:rPr>
        <w:t xml:space="preserve">                       b) 0,01%</w:t>
      </w:r>
    </w:p>
    <w:p w:rsidR="008E2D3A" w:rsidRPr="003F66F2" w:rsidRDefault="00496436" w:rsidP="008E2D3A">
      <w:pPr>
        <w:pStyle w:val="Odstavecseseznamem"/>
        <w:spacing w:after="0"/>
        <w:ind w:left="1701" w:hanging="10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B3F9E">
        <w:rPr>
          <w:rFonts w:ascii="Times New Roman" w:hAnsi="Times New Roman" w:cs="Times New Roman"/>
          <w:sz w:val="24"/>
          <w:szCs w:val="24"/>
        </w:rPr>
        <w:t xml:space="preserve">c) </w:t>
      </w:r>
      <w:r w:rsidR="00E41ED3">
        <w:rPr>
          <w:rFonts w:ascii="Times New Roman" w:hAnsi="Times New Roman" w:cs="Times New Roman"/>
          <w:sz w:val="24"/>
          <w:szCs w:val="24"/>
        </w:rPr>
        <w:t>1,77%</w:t>
      </w:r>
      <w:bookmarkStart w:id="0" w:name="_GoBack"/>
      <w:bookmarkEnd w:id="0"/>
    </w:p>
    <w:p w:rsidR="003F66F2" w:rsidRDefault="008E2D3A" w:rsidP="005F0CDF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E487E" w:rsidRPr="00ED4A54" w:rsidRDefault="00FE487E" w:rsidP="00EB0608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B735A3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A46F44" w:rsidRPr="006F4D18" w:rsidRDefault="00150A80" w:rsidP="006F4D18">
      <w:pPr>
        <w:pStyle w:val="Odstavecseseznamem"/>
        <w:numPr>
          <w:ilvl w:val="0"/>
          <w:numId w:val="20"/>
        </w:numPr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150A80">
        <w:rPr>
          <w:rFonts w:ascii="Times New Roman" w:hAnsi="Times New Roman" w:cs="Times New Roman"/>
          <w:color w:val="024595"/>
          <w:sz w:val="24"/>
          <w:szCs w:val="24"/>
        </w:rPr>
        <w:t>Jaká je pravděpodobnost, že při hodu kostkou nepadne číslo větší než 4?</w:t>
      </w:r>
    </w:p>
    <w:p w:rsidR="00585B7B" w:rsidRDefault="00A46F44" w:rsidP="006F4D18">
      <w:pPr>
        <w:spacing w:after="200"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C21963">
        <w:rPr>
          <w:rFonts w:ascii="Times New Roman" w:hAnsi="Times New Roman" w:cs="Times New Roman"/>
          <w:sz w:val="24"/>
          <w:szCs w:val="24"/>
        </w:rPr>
        <w:t xml:space="preserve">Pravděpodobnost jevu A </w:t>
      </w:r>
      <w:proofErr w:type="gramStart"/>
      <w:r w:rsidR="00C21963">
        <w:rPr>
          <w:rFonts w:ascii="Times New Roman" w:hAnsi="Times New Roman" w:cs="Times New Roman"/>
          <w:sz w:val="24"/>
          <w:szCs w:val="24"/>
        </w:rPr>
        <w:t xml:space="preserve">značíme P(A) = </w:t>
      </w:r>
      <m:oMath>
        <m:box>
          <m:box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  <w:proofErr w:type="gramEnd"/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den>
            </m:f>
          </m:e>
        </m:box>
      </m:oMath>
      <w:r w:rsidR="00C21963">
        <w:rPr>
          <w:rFonts w:ascii="Times New Roman" w:eastAsiaTheme="minorEastAsia" w:hAnsi="Times New Roman" w:cs="Times New Roman"/>
          <w:sz w:val="24"/>
          <w:szCs w:val="24"/>
        </w:rPr>
        <w:t xml:space="preserve">, což znamená, že počet všech výsledků </w:t>
      </w:r>
      <w:r w:rsidR="006F4D18" w:rsidRPr="006F4D18">
        <w:rPr>
          <w:rFonts w:ascii="Times New Roman" w:eastAsiaTheme="minorEastAsia" w:hAnsi="Times New Roman" w:cs="Times New Roman"/>
          <w:i/>
          <w:sz w:val="24"/>
          <w:szCs w:val="24"/>
        </w:rPr>
        <w:t>m</w:t>
      </w:r>
      <w:r w:rsidR="006F4D18" w:rsidRPr="006F4D18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A</w:t>
      </w:r>
      <w:r w:rsidR="006F4D18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="00C21963">
        <w:rPr>
          <w:rFonts w:ascii="Times New Roman" w:eastAsiaTheme="minorEastAsia" w:hAnsi="Times New Roman" w:cs="Times New Roman"/>
          <w:sz w:val="24"/>
          <w:szCs w:val="24"/>
        </w:rPr>
        <w:t xml:space="preserve">příznivých </w:t>
      </w:r>
      <w:r w:rsidR="006F4D18">
        <w:rPr>
          <w:rFonts w:ascii="Times New Roman" w:eastAsiaTheme="minorEastAsia" w:hAnsi="Times New Roman" w:cs="Times New Roman"/>
          <w:sz w:val="24"/>
          <w:szCs w:val="24"/>
        </w:rPr>
        <w:t xml:space="preserve">danému </w:t>
      </w:r>
      <w:r w:rsidR="00C21963">
        <w:rPr>
          <w:rFonts w:ascii="Times New Roman" w:eastAsiaTheme="minorEastAsia" w:hAnsi="Times New Roman" w:cs="Times New Roman"/>
          <w:sz w:val="24"/>
          <w:szCs w:val="24"/>
        </w:rPr>
        <w:t>jevu A dělíme počtem všech možných výsledků</w:t>
      </w:r>
      <w:r w:rsidR="006F4D1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F4D18" w:rsidRPr="006F4D18">
        <w:rPr>
          <w:rFonts w:ascii="Times New Roman" w:eastAsiaTheme="minorEastAsia" w:hAnsi="Times New Roman" w:cs="Times New Roman"/>
          <w:i/>
          <w:sz w:val="24"/>
          <w:szCs w:val="24"/>
        </w:rPr>
        <w:t>m</w:t>
      </w:r>
      <w:r w:rsidR="006F4D1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21963">
        <w:rPr>
          <w:rFonts w:ascii="Times New Roman" w:eastAsiaTheme="minorEastAsia" w:hAnsi="Times New Roman" w:cs="Times New Roman"/>
          <w:sz w:val="24"/>
          <w:szCs w:val="24"/>
        </w:rPr>
        <w:t>náhodného jevu.</w:t>
      </w:r>
    </w:p>
    <w:p w:rsidR="00C21963" w:rsidRDefault="00C21963" w:rsidP="00C21963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Při hodu kostkou může padnout šest čísel: 1, 2, 3, 4, 5, 6.</w:t>
      </w:r>
    </w:p>
    <w:p w:rsidR="00C21963" w:rsidRDefault="00C21963" w:rsidP="00C21963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Jestliže nesmí padnout číslo větší než 4, může padnout 4, 3, 2, 1, to znamená čtyři čísla.</w:t>
      </w:r>
    </w:p>
    <w:p w:rsidR="008937A0" w:rsidRDefault="00C21963" w:rsidP="00C21963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Pravděpodobnost tohoto jevu bude: </w:t>
      </w:r>
      <w:proofErr w:type="gramStart"/>
      <w:r>
        <w:rPr>
          <w:rFonts w:ascii="Times New Roman" w:hAnsi="Times New Roman" w:cs="Times New Roman"/>
          <w:sz w:val="24"/>
          <w:szCs w:val="24"/>
        </w:rPr>
        <w:t>P(A)</w:t>
      </w:r>
      <w:r w:rsidR="00893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893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8937A0"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7A4742">
        <w:rPr>
          <w:rFonts w:ascii="Times New Roman" w:eastAsiaTheme="minorEastAsia" w:hAnsi="Times New Roman" w:cs="Times New Roman"/>
          <w:sz w:val="24"/>
          <w:szCs w:val="24"/>
        </w:rPr>
        <w:t xml:space="preserve"> = 0,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e>
        </m:bar>
      </m:oMath>
      <w:r w:rsidR="007A47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</m:e>
        </m:acc>
      </m:oMath>
      <w:r w:rsidR="007A47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B601B">
        <w:rPr>
          <w:rFonts w:ascii="Times New Roman" w:eastAsiaTheme="minorEastAsia" w:hAnsi="Times New Roman" w:cs="Times New Roman"/>
          <w:sz w:val="24"/>
          <w:szCs w:val="24"/>
        </w:rPr>
        <w:t>0,</w:t>
      </w:r>
      <w:r w:rsidR="007A4742">
        <w:rPr>
          <w:rFonts w:ascii="Times New Roman" w:eastAsiaTheme="minorEastAsia" w:hAnsi="Times New Roman" w:cs="Times New Roman"/>
          <w:sz w:val="24"/>
          <w:szCs w:val="24"/>
        </w:rPr>
        <w:t>67</w:t>
      </w:r>
      <w:proofErr w:type="gramEnd"/>
      <w:r w:rsidR="00CB60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→  67</m:t>
        </m:r>
      </m:oMath>
      <w:r w:rsidR="007A4742">
        <w:rPr>
          <w:rFonts w:ascii="Times New Roman" w:eastAsiaTheme="minorEastAsia" w:hAnsi="Times New Roman" w:cs="Times New Roman"/>
          <w:sz w:val="24"/>
          <w:szCs w:val="24"/>
        </w:rPr>
        <w:t>%</w:t>
      </w:r>
    </w:p>
    <w:p w:rsidR="008937A0" w:rsidRDefault="008937A0" w:rsidP="00C21963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Pravděpodobnost toho, že při hodu kostkou nepadne číslo větší než 4</w:t>
      </w:r>
      <w:r w:rsidR="00FE7B73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je </w:t>
      </w:r>
      <w:r w:rsidR="007A4742">
        <w:rPr>
          <w:rFonts w:ascii="Times New Roman" w:eastAsiaTheme="minorEastAsia" w:hAnsi="Times New Roman" w:cs="Times New Roman"/>
          <w:sz w:val="24"/>
          <w:szCs w:val="24"/>
        </w:rPr>
        <w:t>67%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72DF0" w:rsidRPr="00F72DF0" w:rsidRDefault="00FB4F6C" w:rsidP="00C21963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003EA6" w:rsidRDefault="00003EA6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286FA1" w:rsidRPr="00286FA1" w:rsidRDefault="00CE689C" w:rsidP="00F72DF0">
      <w:pPr>
        <w:pStyle w:val="Odstavecseseznamem"/>
        <w:numPr>
          <w:ilvl w:val="0"/>
          <w:numId w:val="20"/>
        </w:numPr>
        <w:spacing w:before="240" w:after="0" w:line="240" w:lineRule="auto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lastRenderedPageBreak/>
        <w:t>V osudí je 10 kuliček bílých a</w:t>
      </w:r>
      <w:r w:rsidR="00286FA1" w:rsidRPr="00286FA1">
        <w:rPr>
          <w:rFonts w:ascii="Times New Roman" w:hAnsi="Times New Roman" w:cs="Times New Roman"/>
          <w:color w:val="024595"/>
          <w:sz w:val="24"/>
          <w:szCs w:val="24"/>
        </w:rPr>
        <w:t xml:space="preserve"> 15 modrých. Náhodně vybereme 5 kuliček, jaká je pravděpodobnost, že vybereme právě 3 bílé a 2 modré kuličky?</w:t>
      </w:r>
    </w:p>
    <w:p w:rsidR="009D74C1" w:rsidRPr="00286FA1" w:rsidRDefault="009D74C1" w:rsidP="00F72DF0">
      <w:pPr>
        <w:pStyle w:val="Odstavecseseznamem"/>
        <w:spacing w:before="240" w:after="0" w:line="240" w:lineRule="auto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3F0486" w:rsidRDefault="00632728" w:rsidP="003F0486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286FA1">
        <w:rPr>
          <w:rFonts w:ascii="Times New Roman" w:hAnsi="Times New Roman" w:cs="Times New Roman"/>
          <w:sz w:val="24"/>
          <w:szCs w:val="24"/>
        </w:rPr>
        <w:t xml:space="preserve">Pravděpodobnost jevu A </w:t>
      </w:r>
      <w:proofErr w:type="gramStart"/>
      <w:r w:rsidR="00286FA1">
        <w:rPr>
          <w:rFonts w:ascii="Times New Roman" w:hAnsi="Times New Roman" w:cs="Times New Roman"/>
          <w:sz w:val="24"/>
          <w:szCs w:val="24"/>
        </w:rPr>
        <w:t xml:space="preserve">značíme P(A) = </w:t>
      </w:r>
      <m:oMath>
        <m:box>
          <m:box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  <w:proofErr w:type="gramEnd"/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den>
            </m:f>
          </m:e>
        </m:box>
      </m:oMath>
      <w:r w:rsidR="00286FA1">
        <w:rPr>
          <w:rFonts w:ascii="Times New Roman" w:eastAsiaTheme="minorEastAsia" w:hAnsi="Times New Roman" w:cs="Times New Roman"/>
          <w:sz w:val="24"/>
          <w:szCs w:val="24"/>
        </w:rPr>
        <w:t xml:space="preserve">, což znamená, že počet všech výsledků </w:t>
      </w:r>
      <w:r w:rsidR="006F4D18" w:rsidRPr="006F4D18">
        <w:rPr>
          <w:rFonts w:ascii="Times New Roman" w:eastAsiaTheme="minorEastAsia" w:hAnsi="Times New Roman" w:cs="Times New Roman"/>
          <w:i/>
          <w:sz w:val="24"/>
          <w:szCs w:val="24"/>
        </w:rPr>
        <w:t>m</w:t>
      </w:r>
      <w:r w:rsidR="006F4D18" w:rsidRPr="006F4D18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A</w:t>
      </w:r>
      <w:r w:rsidR="006F4D18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="00286FA1">
        <w:rPr>
          <w:rFonts w:ascii="Times New Roman" w:eastAsiaTheme="minorEastAsia" w:hAnsi="Times New Roman" w:cs="Times New Roman"/>
          <w:sz w:val="24"/>
          <w:szCs w:val="24"/>
        </w:rPr>
        <w:t xml:space="preserve">příznivých </w:t>
      </w:r>
      <w:r w:rsidR="006F4D18">
        <w:rPr>
          <w:rFonts w:ascii="Times New Roman" w:eastAsiaTheme="minorEastAsia" w:hAnsi="Times New Roman" w:cs="Times New Roman"/>
          <w:sz w:val="24"/>
          <w:szCs w:val="24"/>
        </w:rPr>
        <w:t xml:space="preserve">danému </w:t>
      </w:r>
      <w:r w:rsidR="00286FA1">
        <w:rPr>
          <w:rFonts w:ascii="Times New Roman" w:eastAsiaTheme="minorEastAsia" w:hAnsi="Times New Roman" w:cs="Times New Roman"/>
          <w:sz w:val="24"/>
          <w:szCs w:val="24"/>
        </w:rPr>
        <w:t>jevu A dělíme počtem všech možných výsledků</w:t>
      </w:r>
      <w:r w:rsidR="006F4D18" w:rsidRPr="006F4D18">
        <w:rPr>
          <w:rFonts w:ascii="Times New Roman" w:eastAsiaTheme="minorEastAsia" w:hAnsi="Times New Roman" w:cs="Times New Roman"/>
          <w:i/>
          <w:sz w:val="24"/>
          <w:szCs w:val="24"/>
        </w:rPr>
        <w:t xml:space="preserve"> m</w:t>
      </w:r>
      <w:r w:rsidR="00286FA1">
        <w:rPr>
          <w:rFonts w:ascii="Times New Roman" w:eastAsiaTheme="minorEastAsia" w:hAnsi="Times New Roman" w:cs="Times New Roman"/>
          <w:sz w:val="24"/>
          <w:szCs w:val="24"/>
        </w:rPr>
        <w:t xml:space="preserve"> náhodného jevu.</w:t>
      </w:r>
      <w:r w:rsidR="003F0486" w:rsidRPr="003F04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486" w:rsidRDefault="003F0486" w:rsidP="003F0486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F0486" w:rsidRDefault="003F0486" w:rsidP="003F0486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Kombinace k-té třídy z n prvků </w:t>
      </w:r>
      <w:proofErr w:type="gramStart"/>
      <w:r>
        <w:rPr>
          <w:rFonts w:ascii="Times New Roman" w:hAnsi="Times New Roman" w:cs="Times New Roman"/>
          <w:sz w:val="24"/>
          <w:szCs w:val="24"/>
        </w:rPr>
        <w:t>zapisujeme K(k, n), což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znamená, že tvoříme neuspořádané </w:t>
      </w:r>
      <w:r w:rsidR="00003EA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k-</w:t>
      </w:r>
      <w:proofErr w:type="spellStart"/>
      <w:r>
        <w:rPr>
          <w:rFonts w:ascii="Times New Roman" w:hAnsi="Times New Roman" w:cs="Times New Roman"/>
          <w:sz w:val="24"/>
          <w:szCs w:val="24"/>
        </w:rPr>
        <w:t>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 z n prvků (nezáleží na pořadí). Kombinace se dají zapsat také kombinačním číslem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03EA6">
        <w:rPr>
          <w:rFonts w:ascii="Times New Roman" w:eastAsiaTheme="minorEastAsia" w:hAnsi="Times New Roman" w:cs="Times New Roman"/>
          <w:sz w:val="24"/>
          <w:szCs w:val="24"/>
        </w:rPr>
        <w:br/>
      </w:r>
      <w:r>
        <w:rPr>
          <w:rFonts w:ascii="Times New Roman" w:eastAsiaTheme="minorEastAsia" w:hAnsi="Times New Roman" w:cs="Times New Roman"/>
          <w:sz w:val="24"/>
          <w:szCs w:val="24"/>
        </w:rPr>
        <w:t>Pro kombinační číslo platí: n ≥ 0, k ≥ 0, n ≥ k.</w:t>
      </w:r>
    </w:p>
    <w:p w:rsidR="003F0486" w:rsidRPr="007E5B90" w:rsidRDefault="003F0486" w:rsidP="003F0486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Kombinace se vypočítají se podle vzorce: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K(k, n)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</w:p>
    <w:p w:rsidR="003F0486" w:rsidRDefault="003F0486" w:rsidP="003F0486">
      <w:pPr>
        <w:spacing w:before="0"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 a všech čísel předcházejících až do 1.</w:t>
      </w:r>
    </w:p>
    <w:p w:rsidR="003F0486" w:rsidRDefault="003F0486" w:rsidP="003F0486">
      <w:pPr>
        <w:spacing w:before="0" w:after="0" w:line="276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F0486" w:rsidRPr="007A4742" w:rsidRDefault="003F0486" w:rsidP="003F0486">
      <w:pPr>
        <w:spacing w:before="0" w:after="0" w:line="276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Je definován 0! = 1</w:t>
      </w:r>
    </w:p>
    <w:p w:rsidR="00286FA1" w:rsidRDefault="003F0486" w:rsidP="003F0486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3F0486" w:rsidRPr="003F0486" w:rsidRDefault="003F0486" w:rsidP="003F0486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7A4742" w:rsidRDefault="00286FA1" w:rsidP="003F0486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Počet všech možných výsledků náhodného jevu je m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. Jedná se o kombinace páté třídy z 2</w:t>
      </w:r>
      <w:r w:rsidR="007E5B90">
        <w:rPr>
          <w:rFonts w:ascii="Times New Roman" w:eastAsiaTheme="minorEastAsia" w:hAnsi="Times New Roman" w:cs="Times New Roman"/>
          <w:sz w:val="24"/>
          <w:szCs w:val="24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prvků. Vybíráme neuspořádanou pětici. </w:t>
      </w:r>
    </w:p>
    <w:p w:rsidR="007E5B90" w:rsidRDefault="007A4742" w:rsidP="003F0486">
      <w:pPr>
        <w:spacing w:before="0"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286FA1">
        <w:rPr>
          <w:rFonts w:ascii="Times New Roman" w:eastAsiaTheme="minorEastAsia" w:hAnsi="Times New Roman" w:cs="Times New Roman"/>
          <w:sz w:val="24"/>
          <w:szCs w:val="24"/>
        </w:rPr>
        <w:t>Počet výsledků příznivých jevů je m</w:t>
      </w:r>
      <w:r w:rsidR="00286FA1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A</w:t>
      </w:r>
      <w:r w:rsidR="00286FA1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86FA1">
        <w:rPr>
          <w:rFonts w:ascii="Times New Roman" w:hAnsi="Times New Roman" w:cs="Times New Roman"/>
          <w:sz w:val="24"/>
          <w:szCs w:val="24"/>
        </w:rPr>
        <w:t xml:space="preserve">Při výběru </w:t>
      </w:r>
      <w:r w:rsidR="007E5B90">
        <w:rPr>
          <w:rFonts w:ascii="Times New Roman" w:hAnsi="Times New Roman" w:cs="Times New Roman"/>
          <w:sz w:val="24"/>
          <w:szCs w:val="24"/>
        </w:rPr>
        <w:t>5</w:t>
      </w:r>
      <w:r w:rsidR="00286FA1">
        <w:rPr>
          <w:rFonts w:ascii="Times New Roman" w:hAnsi="Times New Roman" w:cs="Times New Roman"/>
          <w:sz w:val="24"/>
          <w:szCs w:val="24"/>
        </w:rPr>
        <w:t xml:space="preserve"> </w:t>
      </w:r>
      <w:r w:rsidR="007E5B90">
        <w:rPr>
          <w:rFonts w:ascii="Times New Roman" w:hAnsi="Times New Roman" w:cs="Times New Roman"/>
          <w:sz w:val="24"/>
          <w:szCs w:val="24"/>
        </w:rPr>
        <w:t>kuliček</w:t>
      </w:r>
      <w:r w:rsidR="00286FA1">
        <w:rPr>
          <w:rFonts w:ascii="Times New Roman" w:hAnsi="Times New Roman" w:cs="Times New Roman"/>
          <w:sz w:val="24"/>
          <w:szCs w:val="24"/>
        </w:rPr>
        <w:t xml:space="preserve"> bud</w:t>
      </w:r>
      <w:r w:rsidR="007E5B90">
        <w:rPr>
          <w:rFonts w:ascii="Times New Roman" w:hAnsi="Times New Roman" w:cs="Times New Roman"/>
          <w:sz w:val="24"/>
          <w:szCs w:val="24"/>
        </w:rPr>
        <w:t>ou vybrány</w:t>
      </w:r>
      <w:r w:rsidR="00286FA1">
        <w:rPr>
          <w:rFonts w:ascii="Times New Roman" w:hAnsi="Times New Roman" w:cs="Times New Roman"/>
          <w:sz w:val="24"/>
          <w:szCs w:val="24"/>
        </w:rPr>
        <w:t xml:space="preserve"> </w:t>
      </w:r>
      <w:r w:rsidR="007E5B90">
        <w:rPr>
          <w:rFonts w:ascii="Times New Roman" w:hAnsi="Times New Roman" w:cs="Times New Roman"/>
          <w:sz w:val="24"/>
          <w:szCs w:val="24"/>
        </w:rPr>
        <w:t>3 kuličky bílé</w:t>
      </w:r>
      <w:r w:rsidR="00286FA1">
        <w:rPr>
          <w:rFonts w:ascii="Times New Roman" w:hAnsi="Times New Roman" w:cs="Times New Roman"/>
          <w:sz w:val="24"/>
          <w:szCs w:val="24"/>
        </w:rPr>
        <w:t xml:space="preserve"> z 1</w:t>
      </w:r>
      <w:r w:rsidR="007E5B90">
        <w:rPr>
          <w:rFonts w:ascii="Times New Roman" w:hAnsi="Times New Roman" w:cs="Times New Roman"/>
          <w:sz w:val="24"/>
          <w:szCs w:val="24"/>
        </w:rPr>
        <w:t>0</w:t>
      </w:r>
      <w:r w:rsidR="00286FA1">
        <w:rPr>
          <w:rFonts w:ascii="Times New Roman" w:hAnsi="Times New Roman" w:cs="Times New Roman"/>
          <w:sz w:val="24"/>
          <w:szCs w:val="24"/>
        </w:rPr>
        <w:t xml:space="preserve"> a </w:t>
      </w:r>
      <w:r w:rsidR="007E5B90">
        <w:rPr>
          <w:rFonts w:ascii="Times New Roman" w:hAnsi="Times New Roman" w:cs="Times New Roman"/>
          <w:sz w:val="24"/>
          <w:szCs w:val="24"/>
        </w:rPr>
        <w:t>2 kuličky modré</w:t>
      </w:r>
      <w:r>
        <w:rPr>
          <w:rFonts w:ascii="Times New Roman" w:hAnsi="Times New Roman" w:cs="Times New Roman"/>
          <w:sz w:val="24"/>
          <w:szCs w:val="24"/>
        </w:rPr>
        <w:t xml:space="preserve"> z 15. Dvojice i trojice budou neuspořádané</w:t>
      </w:r>
      <w:r w:rsidR="00286FA1">
        <w:rPr>
          <w:rFonts w:ascii="Times New Roman" w:hAnsi="Times New Roman" w:cs="Times New Roman"/>
          <w:sz w:val="24"/>
          <w:szCs w:val="24"/>
        </w:rPr>
        <w:t xml:space="preserve">, budeme tvořit kombinace </w:t>
      </w:r>
      <w:r w:rsidR="007E5B90">
        <w:rPr>
          <w:rFonts w:ascii="Times New Roman" w:hAnsi="Times New Roman" w:cs="Times New Roman"/>
          <w:sz w:val="24"/>
          <w:szCs w:val="24"/>
        </w:rPr>
        <w:t>třetí</w:t>
      </w:r>
      <w:r w:rsidR="00286FA1">
        <w:rPr>
          <w:rFonts w:ascii="Times New Roman" w:hAnsi="Times New Roman" w:cs="Times New Roman"/>
          <w:sz w:val="24"/>
          <w:szCs w:val="24"/>
        </w:rPr>
        <w:t xml:space="preserve"> třídy z 1</w:t>
      </w:r>
      <w:r w:rsidR="007E5B90">
        <w:rPr>
          <w:rFonts w:ascii="Times New Roman" w:hAnsi="Times New Roman" w:cs="Times New Roman"/>
          <w:sz w:val="24"/>
          <w:szCs w:val="24"/>
        </w:rPr>
        <w:t>0</w:t>
      </w:r>
      <w:r w:rsidR="00286FA1">
        <w:rPr>
          <w:rFonts w:ascii="Times New Roman" w:hAnsi="Times New Roman" w:cs="Times New Roman"/>
          <w:sz w:val="24"/>
          <w:szCs w:val="24"/>
        </w:rPr>
        <w:t xml:space="preserve"> prvků a kombinace</w:t>
      </w:r>
      <w:r w:rsidR="007E5B90">
        <w:rPr>
          <w:rFonts w:ascii="Times New Roman" w:hAnsi="Times New Roman" w:cs="Times New Roman"/>
          <w:sz w:val="24"/>
          <w:szCs w:val="24"/>
        </w:rPr>
        <w:t xml:space="preserve"> druhé</w:t>
      </w:r>
      <w:r w:rsidR="00286FA1">
        <w:rPr>
          <w:rFonts w:ascii="Times New Roman" w:hAnsi="Times New Roman" w:cs="Times New Roman"/>
          <w:sz w:val="24"/>
          <w:szCs w:val="24"/>
        </w:rPr>
        <w:t xml:space="preserve"> třídy z 15 prvků. Ke každé možnosti výběru </w:t>
      </w:r>
      <w:r w:rsidR="007E5B90">
        <w:rPr>
          <w:rFonts w:ascii="Times New Roman" w:hAnsi="Times New Roman" w:cs="Times New Roman"/>
          <w:sz w:val="24"/>
          <w:szCs w:val="24"/>
        </w:rPr>
        <w:t>bílých kuliček</w:t>
      </w:r>
      <w:r w:rsidR="00286FA1">
        <w:rPr>
          <w:rFonts w:ascii="Times New Roman" w:hAnsi="Times New Roman" w:cs="Times New Roman"/>
          <w:sz w:val="24"/>
          <w:szCs w:val="24"/>
        </w:rPr>
        <w:t xml:space="preserve"> budou patřit všechny možnosti výběru </w:t>
      </w:r>
      <w:r w:rsidR="007E5B90">
        <w:rPr>
          <w:rFonts w:ascii="Times New Roman" w:hAnsi="Times New Roman" w:cs="Times New Roman"/>
          <w:sz w:val="24"/>
          <w:szCs w:val="24"/>
        </w:rPr>
        <w:t>modrých kuliček</w:t>
      </w:r>
      <w:r w:rsidR="00286FA1">
        <w:rPr>
          <w:rFonts w:ascii="Times New Roman" w:hAnsi="Times New Roman" w:cs="Times New Roman"/>
          <w:sz w:val="24"/>
          <w:szCs w:val="24"/>
        </w:rPr>
        <w:t xml:space="preserve">. Platí zde kombinatorické pravidlo součinu. </w:t>
      </w:r>
    </w:p>
    <w:p w:rsidR="00CA0970" w:rsidRPr="00CA0970" w:rsidRDefault="00CA0970" w:rsidP="007E5B90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5B90">
        <w:rPr>
          <w:rFonts w:ascii="Times New Roman" w:hAnsi="Times New Roman" w:cs="Times New Roman"/>
          <w:sz w:val="24"/>
          <w:szCs w:val="24"/>
        </w:rPr>
        <w:t xml:space="preserve">P(A) = </w:t>
      </w:r>
      <m:oMath>
        <m:box>
          <m:box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</m:num>
              <m:den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e>
                      </m:mr>
                    </m:m>
                  </m:e>
                </m:d>
              </m:den>
            </m:f>
          </m:e>
        </m:box>
      </m:oMath>
      <w:r w:rsidR="007E5B90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box>
          <m:box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10!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7!.3!</m:t>
                        </m:r>
                      </m:den>
                    </m:f>
                  </m:e>
                </m:box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.</m:t>
                </m:r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15!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13!.2!</m:t>
                        </m:r>
                      </m:den>
                    </m:f>
                  </m:e>
                </m:box>
              </m:num>
              <m:den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25!</m:t>
                        </m:r>
                      </m:num>
                      <m:den>
                        <w:proofErr w:type="gramStart"/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20!.5!</m:t>
                        </m:r>
                        <w:proofErr w:type="gramEnd"/>
                      </m:den>
                    </m:f>
                  </m:e>
                </m:box>
              </m:den>
            </m:f>
          </m:e>
        </m:box>
      </m:oMath>
      <w:r w:rsidR="00DE4383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 w:rsidR="00D97E7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E438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box>
          <m:box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10.9.8.7!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7!.3.2</m:t>
                        </m:r>
                      </m:den>
                    </m:f>
                  </m:e>
                </m:box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.</m:t>
                </m:r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15.14.13!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13!.2</m:t>
                        </m:r>
                      </m:den>
                    </m:f>
                  </m:e>
                </m:box>
              </m:num>
              <m:den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25.24.23.22.21.20!</m:t>
                        </m:r>
                      </m:num>
                      <m:den>
                        <w:proofErr w:type="gramStart"/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20!.5.4.3.2</m:t>
                        </m:r>
                        <w:proofErr w:type="gramEnd"/>
                      </m:den>
                    </m:f>
                  </m:e>
                </m:box>
              </m:den>
            </m:f>
          </m:e>
        </m:box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10.3.4.15.7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5.23.22.21</m:t>
            </m:r>
          </m:den>
        </m:f>
      </m:oMath>
      <w:r w:rsidR="00AA07B4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4.15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23.11</m:t>
            </m:r>
          </m:den>
        </m:f>
      </m:oMath>
      <w:r w:rsidR="0014717F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253</m:t>
            </m:r>
          </m:den>
        </m:f>
      </m:oMath>
      <w:r w:rsidR="00F72DF0">
        <w:rPr>
          <w:rFonts w:ascii="Times New Roman" w:eastAsiaTheme="minorEastAsia" w:hAnsi="Times New Roman" w:cs="Times New Roman"/>
          <w:sz w:val="24"/>
          <w:szCs w:val="24"/>
        </w:rPr>
        <w:t xml:space="preserve"> = 0,237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F72DF0">
        <w:rPr>
          <w:rFonts w:ascii="Times New Roman" w:eastAsiaTheme="minorEastAsia" w:hAnsi="Times New Roman" w:cs="Times New Roman"/>
          <w:sz w:val="24"/>
          <w:szCs w:val="24"/>
        </w:rPr>
        <w:t xml:space="preserve"> 23,7%</w:t>
      </w:r>
    </w:p>
    <w:p w:rsidR="00D70DE4" w:rsidRPr="007E5B90" w:rsidRDefault="00CA0970" w:rsidP="007E5B90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DF0">
        <w:rPr>
          <w:rFonts w:ascii="Times New Roman" w:hAnsi="Times New Roman" w:cs="Times New Roman"/>
          <w:sz w:val="24"/>
          <w:szCs w:val="24"/>
        </w:rPr>
        <w:t>Pravděpodobnost, že vybereme právě 3 bílé a 2 modré kuličky</w:t>
      </w:r>
      <w:r w:rsidR="00FE7B73">
        <w:rPr>
          <w:rFonts w:ascii="Times New Roman" w:hAnsi="Times New Roman" w:cs="Times New Roman"/>
          <w:sz w:val="24"/>
          <w:szCs w:val="24"/>
        </w:rPr>
        <w:t>,</w:t>
      </w:r>
      <w:r w:rsidR="00F72DF0">
        <w:rPr>
          <w:rFonts w:ascii="Times New Roman" w:hAnsi="Times New Roman" w:cs="Times New Roman"/>
          <w:sz w:val="24"/>
          <w:szCs w:val="24"/>
        </w:rPr>
        <w:t xml:space="preserve"> je 23,7%.</w:t>
      </w:r>
    </w:p>
    <w:p w:rsidR="00B44596" w:rsidRPr="00F16082" w:rsidRDefault="00B44596" w:rsidP="00ED6104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003EA6" w:rsidRDefault="00003EA6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F72DF0" w:rsidRPr="00F72DF0" w:rsidRDefault="00F72DF0" w:rsidP="00F72DF0">
      <w:pPr>
        <w:pStyle w:val="Odstavecseseznamem"/>
        <w:numPr>
          <w:ilvl w:val="0"/>
          <w:numId w:val="20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F72DF0">
        <w:rPr>
          <w:rFonts w:ascii="Times New Roman" w:hAnsi="Times New Roman" w:cs="Times New Roman"/>
          <w:color w:val="024595"/>
          <w:sz w:val="24"/>
          <w:szCs w:val="24"/>
        </w:rPr>
        <w:lastRenderedPageBreak/>
        <w:t>Ve sportovním oddíle je 15 chlapců a 5 děvčat. Jaká je pravděpodobnost, že v náhodně vybrané čtyřčlenné hlídce budou nejvýše 2 chlapci?</w:t>
      </w:r>
    </w:p>
    <w:p w:rsidR="00CA0970" w:rsidRDefault="00CA0970" w:rsidP="00ED6104">
      <w:pPr>
        <w:spacing w:before="0"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6A16E2" w:rsidRDefault="00CA0970" w:rsidP="00ED6104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Nejvýše</w:t>
      </w:r>
      <w:r w:rsidR="006A16E2">
        <w:rPr>
          <w:rFonts w:ascii="Times New Roman" w:hAnsi="Times New Roman" w:cs="Times New Roman"/>
          <w:sz w:val="24"/>
          <w:szCs w:val="24"/>
        </w:rPr>
        <w:t xml:space="preserve"> dva chlapci v hlídce znamená, že v</w:t>
      </w:r>
      <w:r w:rsidR="00D97E79">
        <w:rPr>
          <w:rFonts w:ascii="Times New Roman" w:hAnsi="Times New Roman" w:cs="Times New Roman"/>
          <w:sz w:val="24"/>
          <w:szCs w:val="24"/>
        </w:rPr>
        <w:t> </w:t>
      </w:r>
      <w:r w:rsidR="006A16E2">
        <w:rPr>
          <w:rFonts w:ascii="Times New Roman" w:hAnsi="Times New Roman" w:cs="Times New Roman"/>
          <w:sz w:val="24"/>
          <w:szCs w:val="24"/>
        </w:rPr>
        <w:t>hlídce</w:t>
      </w:r>
      <w:r w:rsidR="00D97E79">
        <w:rPr>
          <w:rFonts w:ascii="Times New Roman" w:hAnsi="Times New Roman" w:cs="Times New Roman"/>
          <w:sz w:val="24"/>
          <w:szCs w:val="24"/>
        </w:rPr>
        <w:t xml:space="preserve"> buď</w:t>
      </w:r>
      <w:r w:rsidR="006A16E2">
        <w:rPr>
          <w:rFonts w:ascii="Times New Roman" w:hAnsi="Times New Roman" w:cs="Times New Roman"/>
          <w:sz w:val="24"/>
          <w:szCs w:val="24"/>
        </w:rPr>
        <w:t xml:space="preserve"> nebude žádný chlapec, nebo v ní bude </w:t>
      </w:r>
      <w:r w:rsidR="00D97E79">
        <w:rPr>
          <w:rFonts w:ascii="Times New Roman" w:hAnsi="Times New Roman" w:cs="Times New Roman"/>
          <w:sz w:val="24"/>
          <w:szCs w:val="24"/>
        </w:rPr>
        <w:t>jeden</w:t>
      </w:r>
      <w:r w:rsidR="006A16E2">
        <w:rPr>
          <w:rFonts w:ascii="Times New Roman" w:hAnsi="Times New Roman" w:cs="Times New Roman"/>
          <w:sz w:val="24"/>
          <w:szCs w:val="24"/>
        </w:rPr>
        <w:t xml:space="preserve"> chlapec, nebo </w:t>
      </w:r>
      <w:r w:rsidR="00D97E79">
        <w:rPr>
          <w:rFonts w:ascii="Times New Roman" w:hAnsi="Times New Roman" w:cs="Times New Roman"/>
          <w:sz w:val="24"/>
          <w:szCs w:val="24"/>
        </w:rPr>
        <w:t>dva</w:t>
      </w:r>
      <w:r w:rsidR="006A16E2">
        <w:rPr>
          <w:rFonts w:ascii="Times New Roman" w:hAnsi="Times New Roman" w:cs="Times New Roman"/>
          <w:sz w:val="24"/>
          <w:szCs w:val="24"/>
        </w:rPr>
        <w:t xml:space="preserve"> chlapci. Zbytek </w:t>
      </w:r>
      <w:r w:rsidR="00D97E79">
        <w:rPr>
          <w:rFonts w:ascii="Times New Roman" w:hAnsi="Times New Roman" w:cs="Times New Roman"/>
          <w:sz w:val="24"/>
          <w:szCs w:val="24"/>
        </w:rPr>
        <w:t xml:space="preserve">hlídky </w:t>
      </w:r>
      <w:r w:rsidR="006A16E2">
        <w:rPr>
          <w:rFonts w:ascii="Times New Roman" w:hAnsi="Times New Roman" w:cs="Times New Roman"/>
          <w:sz w:val="24"/>
          <w:szCs w:val="24"/>
        </w:rPr>
        <w:t>tvoří děvčata.</w:t>
      </w:r>
    </w:p>
    <w:p w:rsidR="006A16E2" w:rsidRDefault="006A16E2" w:rsidP="00ED6104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8C267C" w:rsidRDefault="006A16E2" w:rsidP="00ED6104">
      <w:pPr>
        <w:spacing w:before="0"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47A0D">
        <w:rPr>
          <w:rFonts w:ascii="Times New Roman" w:hAnsi="Times New Roman" w:cs="Times New Roman"/>
          <w:sz w:val="24"/>
          <w:szCs w:val="24"/>
        </w:rPr>
        <w:t>Výsledná p</w:t>
      </w:r>
      <w:r>
        <w:rPr>
          <w:rFonts w:ascii="Times New Roman" w:hAnsi="Times New Roman" w:cs="Times New Roman"/>
          <w:sz w:val="24"/>
          <w:szCs w:val="24"/>
        </w:rPr>
        <w:t xml:space="preserve">ravděpodobnost bude tvořena součtem </w:t>
      </w:r>
      <w:r w:rsidR="00392DBF">
        <w:rPr>
          <w:rFonts w:ascii="Times New Roman" w:hAnsi="Times New Roman" w:cs="Times New Roman"/>
          <w:sz w:val="24"/>
          <w:szCs w:val="24"/>
        </w:rPr>
        <w:t xml:space="preserve">pravděpodobností těchto </w:t>
      </w:r>
      <w:r>
        <w:rPr>
          <w:rFonts w:ascii="Times New Roman" w:hAnsi="Times New Roman" w:cs="Times New Roman"/>
          <w:sz w:val="24"/>
          <w:szCs w:val="24"/>
        </w:rPr>
        <w:t xml:space="preserve">tří </w:t>
      </w:r>
      <w:r w:rsidR="00392DBF">
        <w:rPr>
          <w:rFonts w:ascii="Times New Roman" w:hAnsi="Times New Roman" w:cs="Times New Roman"/>
          <w:sz w:val="24"/>
          <w:szCs w:val="24"/>
        </w:rPr>
        <w:t>jevů</w:t>
      </w:r>
      <w:r>
        <w:rPr>
          <w:rFonts w:ascii="Times New Roman" w:hAnsi="Times New Roman" w:cs="Times New Roman"/>
          <w:sz w:val="24"/>
          <w:szCs w:val="24"/>
        </w:rPr>
        <w:t>.</w:t>
      </w:r>
      <w:r w:rsidR="009D3279" w:rsidRPr="00F16082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6F4D18" w:rsidRPr="00F16082" w:rsidRDefault="006F4D18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color w:val="024595"/>
          <w:sz w:val="24"/>
          <w:szCs w:val="24"/>
        </w:rPr>
      </w:pPr>
    </w:p>
    <w:p w:rsidR="003F0486" w:rsidRDefault="00ED6104" w:rsidP="003F0486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6F4D18">
        <w:rPr>
          <w:rFonts w:ascii="Times New Roman" w:hAnsi="Times New Roman" w:cs="Times New Roman"/>
          <w:sz w:val="24"/>
          <w:szCs w:val="24"/>
        </w:rPr>
        <w:t xml:space="preserve">Pravděpodobnost jevu A </w:t>
      </w:r>
      <w:proofErr w:type="gramStart"/>
      <w:r w:rsidR="006F4D18">
        <w:rPr>
          <w:rFonts w:ascii="Times New Roman" w:hAnsi="Times New Roman" w:cs="Times New Roman"/>
          <w:sz w:val="24"/>
          <w:szCs w:val="24"/>
        </w:rPr>
        <w:t xml:space="preserve">značíme P(A) = </w:t>
      </w:r>
      <m:oMath>
        <m:box>
          <m:box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  <w:proofErr w:type="gramEnd"/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den>
            </m:f>
          </m:e>
        </m:box>
      </m:oMath>
      <w:r w:rsidR="006F4D18">
        <w:rPr>
          <w:rFonts w:ascii="Times New Roman" w:eastAsiaTheme="minorEastAsia" w:hAnsi="Times New Roman" w:cs="Times New Roman"/>
          <w:sz w:val="24"/>
          <w:szCs w:val="24"/>
        </w:rPr>
        <w:t xml:space="preserve">, což znamená, že počet všech výsledků </w:t>
      </w:r>
      <w:r w:rsidR="006F4D18" w:rsidRPr="006F4D18">
        <w:rPr>
          <w:rFonts w:ascii="Times New Roman" w:eastAsiaTheme="minorEastAsia" w:hAnsi="Times New Roman" w:cs="Times New Roman"/>
          <w:i/>
          <w:sz w:val="24"/>
          <w:szCs w:val="24"/>
        </w:rPr>
        <w:t>m</w:t>
      </w:r>
      <w:r w:rsidR="006F4D18" w:rsidRPr="006F4D18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A</w:t>
      </w:r>
      <w:r w:rsidR="006F4D18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="006F4D18">
        <w:rPr>
          <w:rFonts w:ascii="Times New Roman" w:eastAsiaTheme="minorEastAsia" w:hAnsi="Times New Roman" w:cs="Times New Roman"/>
          <w:sz w:val="24"/>
          <w:szCs w:val="24"/>
        </w:rPr>
        <w:t>příznivých danému jevu A dělíme počtem všech možných výsledků</w:t>
      </w:r>
      <w:r w:rsidR="006F4D18" w:rsidRPr="006F4D18">
        <w:rPr>
          <w:rFonts w:ascii="Times New Roman" w:eastAsiaTheme="minorEastAsia" w:hAnsi="Times New Roman" w:cs="Times New Roman"/>
          <w:i/>
          <w:sz w:val="24"/>
          <w:szCs w:val="24"/>
        </w:rPr>
        <w:t xml:space="preserve"> m</w:t>
      </w:r>
      <w:r w:rsidR="006F4D18">
        <w:rPr>
          <w:rFonts w:ascii="Times New Roman" w:eastAsiaTheme="minorEastAsia" w:hAnsi="Times New Roman" w:cs="Times New Roman"/>
          <w:sz w:val="24"/>
          <w:szCs w:val="24"/>
        </w:rPr>
        <w:t xml:space="preserve"> náhodného jevu.</w:t>
      </w:r>
    </w:p>
    <w:p w:rsidR="006F4D18" w:rsidRDefault="006F4D18" w:rsidP="003F0486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F0486" w:rsidRDefault="003F0486" w:rsidP="003F0486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Kombinace k-té třídy z n prvků </w:t>
      </w:r>
      <w:proofErr w:type="gramStart"/>
      <w:r>
        <w:rPr>
          <w:rFonts w:ascii="Times New Roman" w:hAnsi="Times New Roman" w:cs="Times New Roman"/>
          <w:sz w:val="24"/>
          <w:szCs w:val="24"/>
        </w:rPr>
        <w:t>zapisujeme K(k, n), což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znamená, že tvoříme neuspořádané </w:t>
      </w:r>
      <w:r w:rsidR="00003EA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k-</w:t>
      </w:r>
      <w:proofErr w:type="spellStart"/>
      <w:r>
        <w:rPr>
          <w:rFonts w:ascii="Times New Roman" w:hAnsi="Times New Roman" w:cs="Times New Roman"/>
          <w:sz w:val="24"/>
          <w:szCs w:val="24"/>
        </w:rPr>
        <w:t>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 z n prvků (nezáleží na pořadí). Kombinace se dají zapsat také kombinačním číslem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03EA6">
        <w:rPr>
          <w:rFonts w:ascii="Times New Roman" w:eastAsiaTheme="minorEastAsia" w:hAnsi="Times New Roman" w:cs="Times New Roman"/>
          <w:sz w:val="24"/>
          <w:szCs w:val="24"/>
        </w:rPr>
        <w:br/>
      </w:r>
      <w:r>
        <w:rPr>
          <w:rFonts w:ascii="Times New Roman" w:eastAsiaTheme="minorEastAsia" w:hAnsi="Times New Roman" w:cs="Times New Roman"/>
          <w:sz w:val="24"/>
          <w:szCs w:val="24"/>
        </w:rPr>
        <w:t>Pro kombinační číslo platí: n ≥ 0, k ≥ 0, n ≥ k.</w:t>
      </w:r>
    </w:p>
    <w:p w:rsidR="003F0486" w:rsidRPr="007E5B90" w:rsidRDefault="003F0486" w:rsidP="003F0486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Kombinace se vypočítají se podle vzorce: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K(k, n)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</w:p>
    <w:p w:rsidR="003F0486" w:rsidRDefault="003F0486" w:rsidP="003F0486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 a všech čísel předcházejících až do 1.</w:t>
      </w:r>
    </w:p>
    <w:p w:rsidR="003F0486" w:rsidRDefault="003F0486" w:rsidP="003F0486">
      <w:pPr>
        <w:spacing w:before="0"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F0486" w:rsidRPr="007A4742" w:rsidRDefault="003F0486" w:rsidP="003F0486">
      <w:pPr>
        <w:spacing w:before="0"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Je definován 0! = 1</w:t>
      </w:r>
    </w:p>
    <w:p w:rsidR="003F0486" w:rsidRPr="003F0486" w:rsidRDefault="003F0486" w:rsidP="003876C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3876C4" w:rsidRDefault="003876C4" w:rsidP="003876C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Jev A: v hlídce není chlapec, pouze děvčata. </w:t>
      </w:r>
    </w:p>
    <w:p w:rsidR="003876C4" w:rsidRDefault="003876C4" w:rsidP="003876C4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: chlapce nevybíráme, vybíráme neuspořádanou čtveřici z pěti děvčat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</w:p>
    <w:p w:rsidR="003F0486" w:rsidRDefault="003876C4" w:rsidP="003F0486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m: počet všech nespořádaných čtveřic ze všech členů sportovního oddílu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</w:p>
    <w:p w:rsidR="00A32BD0" w:rsidRPr="003876C4" w:rsidRDefault="003876C4" w:rsidP="003F0486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P(A) = </w:t>
      </w:r>
      <m:oMath>
        <m:box>
          <m:box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e>
                      </m:mr>
                    </m:m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e>
                      </m:mr>
                    </m:m>
                  </m:e>
                </m:d>
              </m:den>
            </m:f>
          </m:e>
        </m:box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box>
          <m:box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15!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15!.0!</m:t>
                        </m:r>
                      </m:den>
                    </m:f>
                  </m:e>
                </m:box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.</m:t>
                </m:r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1!.4!</m:t>
                        </m:r>
                      </m:den>
                    </m:f>
                  </m:e>
                </m:box>
              </m:num>
              <m:den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20!</m:t>
                        </m:r>
                      </m:num>
                      <m:den>
                        <w:proofErr w:type="gramStart"/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16!.4!</m:t>
                        </m:r>
                        <w:proofErr w:type="gramEnd"/>
                      </m:den>
                    </m:f>
                  </m:e>
                </m:box>
              </m:den>
            </m:f>
          </m:e>
        </m:box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box>
          <m:box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1.</m:t>
                </m:r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e>
                </m:box>
              </m:num>
              <m:den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20.19.18.17.16!</m:t>
                        </m:r>
                      </m:num>
                      <m:den>
                        <w:proofErr w:type="gramStart"/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16!.4.3.2</m:t>
                        </m:r>
                        <w:proofErr w:type="gramEnd"/>
                      </m:den>
                    </m:f>
                  </m:e>
                </m:box>
              </m:den>
            </m:f>
          </m:e>
        </m:box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5.19.3.17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den>
                </m:f>
              </m:e>
            </m:box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19.3.17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969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0,</w:t>
      </w:r>
      <w:r w:rsidR="00A32BD0">
        <w:rPr>
          <w:rFonts w:ascii="Times New Roman" w:eastAsiaTheme="minorEastAsia" w:hAnsi="Times New Roman" w:cs="Times New Roman"/>
          <w:sz w:val="24"/>
          <w:szCs w:val="24"/>
        </w:rPr>
        <w:t>001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32BD0">
        <w:rPr>
          <w:rFonts w:ascii="Times New Roman" w:eastAsiaTheme="minorEastAsia" w:hAnsi="Times New Roman" w:cs="Times New Roman"/>
          <w:sz w:val="24"/>
          <w:szCs w:val="24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A32BD0"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%</w:t>
      </w:r>
    </w:p>
    <w:p w:rsidR="00680531" w:rsidRDefault="00680531" w:rsidP="00A32BD0">
      <w:pPr>
        <w:spacing w:after="0"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Jev B: v hlídce bude </w:t>
      </w:r>
      <w:r w:rsidR="006A7B61">
        <w:rPr>
          <w:rFonts w:ascii="Times New Roman" w:eastAsiaTheme="minorEastAsia" w:hAnsi="Times New Roman" w:cs="Times New Roman"/>
          <w:sz w:val="24"/>
          <w:szCs w:val="24"/>
        </w:rPr>
        <w:t>jeden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chlapec a </w:t>
      </w:r>
      <w:r w:rsidR="006A7B61">
        <w:rPr>
          <w:rFonts w:ascii="Times New Roman" w:eastAsiaTheme="minorEastAsia" w:hAnsi="Times New Roman" w:cs="Times New Roman"/>
          <w:sz w:val="24"/>
          <w:szCs w:val="24"/>
        </w:rPr>
        <w:t>tři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děvčata.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680531" w:rsidRDefault="00680531" w:rsidP="00A32BD0">
      <w:pPr>
        <w:spacing w:before="0" w:after="0"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vybíráme </w:t>
      </w:r>
      <w:r w:rsidR="00EB65EB">
        <w:rPr>
          <w:rFonts w:ascii="Times New Roman" w:hAnsi="Times New Roman" w:cs="Times New Roman"/>
          <w:sz w:val="24"/>
          <w:szCs w:val="24"/>
        </w:rPr>
        <w:t>jednoho</w:t>
      </w:r>
      <w:r>
        <w:rPr>
          <w:rFonts w:ascii="Times New Roman" w:hAnsi="Times New Roman" w:cs="Times New Roman"/>
          <w:sz w:val="24"/>
          <w:szCs w:val="24"/>
        </w:rPr>
        <w:t xml:space="preserve"> chlapce z </w:t>
      </w:r>
      <w:r w:rsidR="00EB65EB">
        <w:rPr>
          <w:rFonts w:ascii="Times New Roman" w:hAnsi="Times New Roman" w:cs="Times New Roman"/>
          <w:sz w:val="24"/>
          <w:szCs w:val="24"/>
        </w:rPr>
        <w:t>patnácti</w:t>
      </w:r>
      <w:r>
        <w:rPr>
          <w:rFonts w:ascii="Times New Roman" w:hAnsi="Times New Roman" w:cs="Times New Roman"/>
          <w:sz w:val="24"/>
          <w:szCs w:val="24"/>
        </w:rPr>
        <w:t xml:space="preserve"> chlapců a k němu vybíráme neuspořádanou trojici z pěti děvčat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</w:p>
    <w:p w:rsidR="00680531" w:rsidRDefault="00680531" w:rsidP="00680531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m: počet všech nespořádaných čtveřic ze všech členů sportovního oddílu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</w:p>
    <w:p w:rsidR="00680531" w:rsidRDefault="00680531" w:rsidP="0068053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P(B) = </w:t>
      </w:r>
      <m:oMath>
        <m:box>
          <m:box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e>
                      </m:mr>
                    </m:m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e>
                      </m:mr>
                    </m:m>
                  </m:e>
                </m:d>
              </m:den>
            </m:f>
          </m:e>
        </m:box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box>
          <m:box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15!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14!.1!</m:t>
                        </m:r>
                      </m:den>
                    </m:f>
                  </m:e>
                </m:box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.</m:t>
                </m:r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2!.3!</m:t>
                        </m:r>
                      </m:den>
                    </m:f>
                  </m:e>
                </m:box>
              </m:num>
              <m:den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20!</m:t>
                        </m:r>
                      </m:num>
                      <m:den>
                        <w:proofErr w:type="gramStart"/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16!.4!</m:t>
                        </m:r>
                        <w:proofErr w:type="gramEnd"/>
                      </m:den>
                    </m:f>
                  </m:e>
                </m:box>
              </m:den>
            </m:f>
          </m:e>
        </m:box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box>
          <m:box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15.14!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14!1</m:t>
                        </m:r>
                      </m:den>
                    </m:f>
                  </m:e>
                </m:box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.</m:t>
                </m:r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5.4.3!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3!.2</m:t>
                        </m:r>
                      </m:den>
                    </m:f>
                  </m:e>
                </m:box>
              </m:num>
              <m:den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20.19.18.17.16!</m:t>
                        </m:r>
                      </m:num>
                      <m:den>
                        <w:proofErr w:type="gramStart"/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16!.4.3.2</m:t>
                        </m:r>
                        <w:proofErr w:type="gramEnd"/>
                      </m:den>
                    </m:f>
                  </m:e>
                </m:box>
              </m:den>
            </m:f>
          </m:e>
        </m:box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15</m:t>
                </m:r>
              </m:e>
            </m:box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.</m:t>
            </m:r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5..2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den>
                </m:f>
              </m:e>
            </m:box>
          </m:num>
          <m:den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5.19.3.17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den>
                </m:f>
              </m:e>
            </m:box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92DB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15.10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5.19.3.17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19.17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323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0,</w:t>
      </w:r>
      <w:r w:rsidR="00671454">
        <w:rPr>
          <w:rFonts w:ascii="Times New Roman" w:eastAsiaTheme="minorEastAsia" w:hAnsi="Times New Roman" w:cs="Times New Roman"/>
          <w:sz w:val="24"/>
          <w:szCs w:val="24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671454"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67145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3,</w:t>
      </w:r>
      <w:r w:rsidR="00671454"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%</w:t>
      </w:r>
    </w:p>
    <w:p w:rsidR="006A7B61" w:rsidRDefault="006A7B61" w:rsidP="00680531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Jev C: v hlídce budou dva </w:t>
      </w:r>
      <w:r w:rsidR="00EB65EB">
        <w:rPr>
          <w:rFonts w:ascii="Times New Roman" w:hAnsi="Times New Roman" w:cs="Times New Roman"/>
          <w:sz w:val="24"/>
          <w:szCs w:val="24"/>
        </w:rPr>
        <w:t>chlapci a dvě děvčata.</w:t>
      </w:r>
    </w:p>
    <w:p w:rsidR="00EB65EB" w:rsidRDefault="00EB65EB" w:rsidP="0068053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F0486">
        <w:rPr>
          <w:rFonts w:ascii="Times New Roman" w:hAnsi="Times New Roman" w:cs="Times New Roman"/>
          <w:sz w:val="24"/>
          <w:szCs w:val="24"/>
        </w:rPr>
        <w:t>m</w:t>
      </w:r>
      <w:r w:rsidR="003F0486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vybíráme neuspořádanou dvojici chlapců z patnácti chlapců a k nim vybíráme neuspořádanou dvojici dívek z pěti děvčat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</w:p>
    <w:p w:rsidR="00EB65EB" w:rsidRDefault="00EB65EB" w:rsidP="00EB65EB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m: počet všech nespořádaných čtveřic ze všech členů sportovního oddílu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</w:p>
    <w:p w:rsidR="00EB65EB" w:rsidRDefault="00EB65EB" w:rsidP="0068053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ab/>
        <w:t xml:space="preserve">P(C) = </w:t>
      </w:r>
      <m:oMath>
        <m:box>
          <m:box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e>
                      </m:mr>
                    </m:m>
                  </m:e>
                </m:d>
              </m:den>
            </m:f>
          </m:e>
        </m:box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15!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13!.2!</m:t>
                    </m:r>
                  </m:den>
                </m:f>
              </m:e>
            </m:box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.</m:t>
            </m:r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5!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3!.2!</m:t>
                    </m:r>
                  </m:den>
                </m:f>
              </m:e>
            </m:box>
          </m:num>
          <m:den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20!</m:t>
                    </m:r>
                  </m:num>
                  <m:den>
                    <w:proofErr w:type="gramStart"/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16!.4!</m:t>
                    </m:r>
                    <w:proofErr w:type="gramEnd"/>
                  </m:den>
                </m:f>
              </m:e>
            </m:box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15.14.13!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13!2</m:t>
                    </m:r>
                  </m:den>
                </m:f>
              </m:e>
            </m:box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.</m:t>
            </m:r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5.4.3!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3!.2</m:t>
                    </m:r>
                  </m:den>
                </m:f>
              </m:e>
            </m:box>
          </m:num>
          <m:den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20.19.18.17.16!</m:t>
                    </m:r>
                  </m:num>
                  <m:den>
                    <w:proofErr w:type="gramStart"/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16!.4.3.2</m:t>
                    </m:r>
                    <w:proofErr w:type="gramEnd"/>
                  </m:den>
                </m:f>
              </m:e>
            </m:box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15.7.5.2</m:t>
            </m:r>
          </m:num>
          <m:den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5.19.3.17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den>
                </m:f>
              </m:e>
            </m:box>
          </m:den>
        </m:f>
      </m:oMath>
      <w:r w:rsidR="009C4ECD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7.10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19.17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323</m:t>
            </m:r>
          </m:den>
        </m:f>
      </m:oMath>
      <w:r w:rsidR="009C4ECD">
        <w:rPr>
          <w:rFonts w:ascii="Times New Roman" w:eastAsiaTheme="minorEastAsia" w:hAnsi="Times New Roman" w:cs="Times New Roman"/>
          <w:sz w:val="24"/>
          <w:szCs w:val="24"/>
        </w:rPr>
        <w:t xml:space="preserve"> = 0,2167 </w:t>
      </w:r>
      <w:r w:rsidR="00CB601B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21,67 </m:t>
        </m:r>
      </m:oMath>
      <w:r w:rsidR="009C4ECD">
        <w:rPr>
          <w:rFonts w:ascii="Times New Roman" w:eastAsiaTheme="minorEastAsia" w:hAnsi="Times New Roman" w:cs="Times New Roman"/>
          <w:sz w:val="24"/>
          <w:szCs w:val="24"/>
        </w:rPr>
        <w:t>%</w:t>
      </w:r>
    </w:p>
    <w:p w:rsidR="00FE7B73" w:rsidRDefault="00FE7B73" w:rsidP="0068053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P(A) + P(B) + P(C) = </w:t>
      </w:r>
      <w:r w:rsidR="00CB601B">
        <w:rPr>
          <w:rFonts w:ascii="Times New Roman" w:eastAsiaTheme="minorEastAsia" w:hAnsi="Times New Roman" w:cs="Times New Roman"/>
          <w:sz w:val="24"/>
          <w:szCs w:val="24"/>
        </w:rPr>
        <w:t>0,001</w:t>
      </w:r>
      <w:proofErr w:type="gramEnd"/>
      <w:r w:rsidR="00CB601B">
        <w:rPr>
          <w:rFonts w:ascii="Times New Roman" w:eastAsiaTheme="minorEastAsia" w:hAnsi="Times New Roman" w:cs="Times New Roman"/>
          <w:sz w:val="24"/>
          <w:szCs w:val="24"/>
        </w:rPr>
        <w:t xml:space="preserve"> + 0,031 + 0,2167 = 0,2487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 </m:t>
        </m:r>
      </m:oMath>
      <w:r w:rsidR="00CB601B">
        <w:rPr>
          <w:rFonts w:ascii="Times New Roman" w:eastAsiaTheme="minorEastAsia" w:hAnsi="Times New Roman" w:cs="Times New Roman"/>
          <w:sz w:val="24"/>
          <w:szCs w:val="24"/>
        </w:rPr>
        <w:t xml:space="preserve"> 24,87%</w:t>
      </w:r>
    </w:p>
    <w:p w:rsidR="00FE7B73" w:rsidRPr="00EB65EB" w:rsidRDefault="00FE7B73" w:rsidP="0068053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Pravděpodobnost, že v náhodně vybrané hlídce budou nejvýše dva chlapci, je 24,8</w:t>
      </w:r>
      <w:r w:rsidR="001A1525">
        <w:rPr>
          <w:rFonts w:ascii="Times New Roman" w:eastAsiaTheme="minorEastAsia" w:hAnsi="Times New Roman" w:cs="Times New Roman"/>
          <w:sz w:val="24"/>
          <w:szCs w:val="24"/>
        </w:rPr>
        <w:t>7</w:t>
      </w:r>
      <w:r>
        <w:rPr>
          <w:rFonts w:ascii="Times New Roman" w:eastAsiaTheme="minorEastAsia" w:hAnsi="Times New Roman" w:cs="Times New Roman"/>
          <w:sz w:val="24"/>
          <w:szCs w:val="24"/>
        </w:rPr>
        <w:t>%.</w:t>
      </w:r>
    </w:p>
    <w:p w:rsidR="00CA0970" w:rsidRDefault="00CA4AB8" w:rsidP="00CA0970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CA0970" w:rsidRDefault="00CA0970" w:rsidP="00CA0970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A1525" w:rsidRPr="001A1525" w:rsidRDefault="001A1525" w:rsidP="001A1525">
      <w:pPr>
        <w:pStyle w:val="Odstavecseseznamem"/>
        <w:numPr>
          <w:ilvl w:val="0"/>
          <w:numId w:val="20"/>
        </w:numPr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1A1525">
        <w:rPr>
          <w:rFonts w:ascii="Times New Roman" w:hAnsi="Times New Roman" w:cs="Times New Roman"/>
          <w:color w:val="024595"/>
          <w:sz w:val="24"/>
          <w:szCs w:val="24"/>
        </w:rPr>
        <w:t>Žák 4. ročníku je připraven k maturitní zkoušce tak, že CEJ (český jazyk) ovládá na 82%, ANJ (anglický jazyk) na 79%, FYZ (fyziku) na 91% a ODP (odborný předmět) na 97%.</w:t>
      </w:r>
    </w:p>
    <w:p w:rsidR="001A1525" w:rsidRPr="00780C54" w:rsidRDefault="001A1525" w:rsidP="00780C54">
      <w:pPr>
        <w:pStyle w:val="Odstavecseseznamem"/>
        <w:numPr>
          <w:ilvl w:val="0"/>
          <w:numId w:val="21"/>
        </w:numPr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80C54">
        <w:rPr>
          <w:rFonts w:ascii="Times New Roman" w:hAnsi="Times New Roman" w:cs="Times New Roman"/>
          <w:color w:val="024595"/>
          <w:sz w:val="24"/>
          <w:szCs w:val="24"/>
        </w:rPr>
        <w:t>Jaká je pravděpodobnost, že prospěje ze všech předmětů?</w:t>
      </w:r>
    </w:p>
    <w:p w:rsidR="001A1525" w:rsidRPr="00780C54" w:rsidRDefault="001A1525" w:rsidP="00780C54">
      <w:pPr>
        <w:pStyle w:val="Odstavecseseznamem"/>
        <w:numPr>
          <w:ilvl w:val="0"/>
          <w:numId w:val="21"/>
        </w:numPr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80C54">
        <w:rPr>
          <w:rFonts w:ascii="Times New Roman" w:hAnsi="Times New Roman" w:cs="Times New Roman"/>
          <w:color w:val="024595"/>
          <w:sz w:val="24"/>
          <w:szCs w:val="24"/>
        </w:rPr>
        <w:t>Jaká je pravděpodobnost, že ze všech předmětů neprospěje?</w:t>
      </w:r>
    </w:p>
    <w:p w:rsidR="003A0688" w:rsidRPr="00780C54" w:rsidRDefault="001A1525" w:rsidP="00780C54">
      <w:pPr>
        <w:pStyle w:val="Odstavecseseznamem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80C54">
        <w:rPr>
          <w:rFonts w:ascii="Times New Roman" w:hAnsi="Times New Roman" w:cs="Times New Roman"/>
          <w:color w:val="024595"/>
          <w:sz w:val="24"/>
          <w:szCs w:val="24"/>
        </w:rPr>
        <w:t>Jaká je pravděpodobnost, že neprospěje pouze z ODP?</w:t>
      </w:r>
    </w:p>
    <w:p w:rsidR="003F0486" w:rsidRPr="003F0486" w:rsidRDefault="003F0486" w:rsidP="003F0486">
      <w:pPr>
        <w:pStyle w:val="Odstavecseseznamem"/>
        <w:spacing w:after="0"/>
        <w:ind w:left="64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084F8C" w:rsidRDefault="00C6036E" w:rsidP="003F0486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Pravděpodobnost daného jevu a jevu k němu opačnému je rovna 1.</w:t>
      </w:r>
      <w:r w:rsidR="00084F8C" w:rsidRPr="00084F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036E" w:rsidRDefault="00084F8C" w:rsidP="0086504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0688">
        <w:rPr>
          <w:rFonts w:ascii="Times New Roman" w:hAnsi="Times New Roman" w:cs="Times New Roman"/>
          <w:sz w:val="24"/>
          <w:szCs w:val="24"/>
        </w:rPr>
        <w:t>Ovlád</w:t>
      </w:r>
      <w:r>
        <w:rPr>
          <w:rFonts w:ascii="Times New Roman" w:hAnsi="Times New Roman" w:cs="Times New Roman"/>
          <w:sz w:val="24"/>
          <w:szCs w:val="24"/>
        </w:rPr>
        <w:t>nutí učiva z určitého předmětu:</w:t>
      </w:r>
    </w:p>
    <w:p w:rsidR="003A0688" w:rsidRDefault="003A0688" w:rsidP="0086504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jev A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ab/>
        <w:t xml:space="preserve">CEJ; </w:t>
      </w:r>
      <w:proofErr w:type="gramStart"/>
      <w:r>
        <w:rPr>
          <w:rFonts w:ascii="Times New Roman" w:hAnsi="Times New Roman" w:cs="Times New Roman"/>
          <w:sz w:val="24"/>
          <w:szCs w:val="24"/>
        </w:rPr>
        <w:t>P(A) = 0,82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A´ jev opačný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 xml:space="preserve">  P(A´) = 0,18</w:t>
      </w:r>
    </w:p>
    <w:p w:rsidR="003A0688" w:rsidRDefault="003A0688" w:rsidP="0086504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jev B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ab/>
        <w:t xml:space="preserve">ANJ; </w:t>
      </w:r>
      <w:proofErr w:type="gramStart"/>
      <w:r>
        <w:rPr>
          <w:rFonts w:ascii="Times New Roman" w:hAnsi="Times New Roman" w:cs="Times New Roman"/>
          <w:sz w:val="24"/>
          <w:szCs w:val="24"/>
        </w:rPr>
        <w:t>P(B) = 0,79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B´ jev opačný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 xml:space="preserve">  P(B´) = 0,21</w:t>
      </w:r>
    </w:p>
    <w:p w:rsidR="003A0688" w:rsidRDefault="003A0688" w:rsidP="003A068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jev C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ab/>
        <w:t xml:space="preserve">FYZ; </w:t>
      </w:r>
      <w:proofErr w:type="gramStart"/>
      <w:r>
        <w:rPr>
          <w:rFonts w:ascii="Times New Roman" w:hAnsi="Times New Roman" w:cs="Times New Roman"/>
          <w:sz w:val="24"/>
          <w:szCs w:val="24"/>
        </w:rPr>
        <w:t>P(C) = 0,91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C´ jev opačný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 xml:space="preserve">  P(C´) = 0,09</w:t>
      </w:r>
    </w:p>
    <w:p w:rsidR="003F0486" w:rsidRDefault="003A0688" w:rsidP="003A068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jev D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ODP;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P(D)</w:t>
      </w:r>
      <w:r w:rsidR="00CB60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= 0,97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D´ jev opačný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 xml:space="preserve">  P(D´) = 0,03</w:t>
      </w:r>
    </w:p>
    <w:p w:rsidR="00084F8C" w:rsidRDefault="00084F8C" w:rsidP="00084F8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Jedná se o pravděpodobnost vzájemně nezávislých jevů. Výsledná pravděpodobnost je dána součinem jednotlivých pravděpodobností. </w:t>
      </w:r>
    </w:p>
    <w:p w:rsidR="00533DCE" w:rsidRDefault="00533DCE" w:rsidP="00084F8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F66F2" w:rsidRDefault="00533DCE" w:rsidP="003F66F2">
      <w:pPr>
        <w:pStyle w:val="Odstavecseseznamem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Pravděpodobnost, že</w:t>
      </w:r>
      <w:r w:rsidR="00CB601B">
        <w:rPr>
          <w:rFonts w:ascii="Times New Roman" w:hAnsi="Times New Roman" w:cs="Times New Roman"/>
          <w:sz w:val="24"/>
          <w:szCs w:val="24"/>
        </w:rPr>
        <w:t xml:space="preserve"> žák prospěje ze všech předmětů, pravděpodobnost jevu E: </w:t>
      </w:r>
    </w:p>
    <w:p w:rsidR="00CB601B" w:rsidRPr="003F66F2" w:rsidRDefault="003F66F2" w:rsidP="003F66F2">
      <w:pPr>
        <w:spacing w:after="0"/>
        <w:ind w:left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B601B" w:rsidRPr="003F66F2">
        <w:rPr>
          <w:rFonts w:ascii="Times New Roman" w:hAnsi="Times New Roman" w:cs="Times New Roman"/>
          <w:sz w:val="24"/>
          <w:szCs w:val="24"/>
        </w:rPr>
        <w:t>P(E) = 0,82.0,79.0,91.0,97</w:t>
      </w:r>
      <w:proofErr w:type="gramEnd"/>
      <w:r w:rsidR="00CB601B" w:rsidRPr="003F66F2">
        <w:rPr>
          <w:rFonts w:ascii="Times New Roman" w:hAnsi="Times New Roman" w:cs="Times New Roman"/>
          <w:sz w:val="24"/>
          <w:szCs w:val="24"/>
        </w:rPr>
        <w:t xml:space="preserve"> = 0,57181306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</m:e>
        </m:acc>
      </m:oMath>
      <w:r w:rsidR="00CB601B" w:rsidRPr="003F66F2">
        <w:rPr>
          <w:rFonts w:ascii="Times New Roman" w:eastAsiaTheme="minorEastAsia" w:hAnsi="Times New Roman" w:cs="Times New Roman"/>
          <w:sz w:val="24"/>
          <w:szCs w:val="24"/>
        </w:rPr>
        <w:t xml:space="preserve"> 0,57</w:t>
      </w:r>
      <w:r w:rsidRPr="003F66F2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Pr="003F66F2">
        <w:rPr>
          <w:rFonts w:ascii="Times New Roman" w:eastAsiaTheme="minorEastAsia" w:hAnsi="Times New Roman" w:cs="Times New Roman"/>
          <w:sz w:val="24"/>
          <w:szCs w:val="24"/>
        </w:rPr>
        <w:t xml:space="preserve">   57%</w:t>
      </w:r>
    </w:p>
    <w:p w:rsidR="003F66F2" w:rsidRDefault="003F66F2" w:rsidP="006F4D18">
      <w:pPr>
        <w:ind w:left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Pravděpodobnost, že žák prospěje ze všech předmětů, je 57%.</w:t>
      </w:r>
    </w:p>
    <w:p w:rsidR="003F66F2" w:rsidRDefault="003F66F2" w:rsidP="006F4D18">
      <w:pPr>
        <w:pStyle w:val="Odstavecseseznamem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Pravděpodobnost, že žák ze všech předmětů</w:t>
      </w:r>
      <w:r w:rsidRPr="003F66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neprospěje, pravděpodobnost jevu F: </w:t>
      </w:r>
    </w:p>
    <w:p w:rsidR="003F66F2" w:rsidRPr="003F66F2" w:rsidRDefault="003F66F2" w:rsidP="003F66F2">
      <w:pPr>
        <w:spacing w:after="0"/>
        <w:ind w:left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P(F) = 0,18.0,21.0,09.0,03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0,00010206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0,0001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0,01%</w:t>
      </w:r>
    </w:p>
    <w:p w:rsidR="007419D5" w:rsidRDefault="003F66F2" w:rsidP="006F4D18">
      <w:pPr>
        <w:ind w:left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Pravděpodobnost, že žák ze všech předmětů</w:t>
      </w:r>
      <w:r w:rsidRPr="003F66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neprospěje, je 0,01%.</w:t>
      </w:r>
    </w:p>
    <w:p w:rsidR="007419D5" w:rsidRDefault="007419D5" w:rsidP="006F4D18">
      <w:pPr>
        <w:pStyle w:val="Odstavecseseznamem"/>
        <w:numPr>
          <w:ilvl w:val="0"/>
          <w:numId w:val="2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Pravděpodobnost, že žák neprospěje pouze z ODP, pravděpodobnost jevu G: </w:t>
      </w:r>
    </w:p>
    <w:p w:rsidR="007419D5" w:rsidRPr="007419D5" w:rsidRDefault="00843AFE" w:rsidP="008E2D3A">
      <w:pPr>
        <w:pStyle w:val="Odstavecseseznamem"/>
        <w:spacing w:after="0"/>
        <w:ind w:left="64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P(G) = </w:t>
      </w:r>
      <w:r w:rsidRPr="003F66F2">
        <w:rPr>
          <w:rFonts w:ascii="Times New Roman" w:hAnsi="Times New Roman" w:cs="Times New Roman"/>
          <w:sz w:val="24"/>
          <w:szCs w:val="24"/>
        </w:rPr>
        <w:t>0,82.0,79.0,91</w:t>
      </w:r>
      <w:r>
        <w:rPr>
          <w:rFonts w:ascii="Times New Roman" w:hAnsi="Times New Roman" w:cs="Times New Roman"/>
          <w:sz w:val="24"/>
          <w:szCs w:val="24"/>
        </w:rPr>
        <w:t>.0,03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0,589498.0,03 = </w:t>
      </w:r>
      <w:r w:rsidR="008E2D3A">
        <w:rPr>
          <w:rFonts w:ascii="Times New Roman" w:hAnsi="Times New Roman" w:cs="Times New Roman"/>
          <w:sz w:val="24"/>
          <w:szCs w:val="24"/>
        </w:rPr>
        <w:t xml:space="preserve">0,01768494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</m:e>
        </m:acc>
      </m:oMath>
      <w:r w:rsidR="008E2D3A">
        <w:rPr>
          <w:rFonts w:ascii="Times New Roman" w:eastAsiaTheme="minorEastAsia" w:hAnsi="Times New Roman" w:cs="Times New Roman"/>
          <w:sz w:val="24"/>
          <w:szCs w:val="24"/>
        </w:rPr>
        <w:t xml:space="preserve"> 0,0177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8E2D3A">
        <w:rPr>
          <w:rFonts w:ascii="Times New Roman" w:eastAsiaTheme="minorEastAsia" w:hAnsi="Times New Roman" w:cs="Times New Roman"/>
          <w:sz w:val="24"/>
          <w:szCs w:val="24"/>
        </w:rPr>
        <w:t xml:space="preserve">   1,77%</w:t>
      </w:r>
    </w:p>
    <w:p w:rsidR="003F66F2" w:rsidRPr="003F66F2" w:rsidRDefault="008E2D3A" w:rsidP="008E2D3A">
      <w:pPr>
        <w:pStyle w:val="Odstavecseseznamem"/>
        <w:spacing w:after="0"/>
        <w:ind w:left="6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Pravděpodobnost, že žák neprospěje pouze z ODP, je 1,77%.</w:t>
      </w:r>
    </w:p>
    <w:p w:rsidR="00D354A2" w:rsidRPr="00F639C4" w:rsidRDefault="00D354A2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sectPr w:rsidR="00D354A2" w:rsidRPr="00F639C4" w:rsidSect="00CA0970">
      <w:footerReference w:type="default" r:id="rId9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D64" w:rsidRDefault="00913D64" w:rsidP="00CA6778">
      <w:pPr>
        <w:spacing w:before="0" w:after="0"/>
      </w:pPr>
      <w:r>
        <w:separator/>
      </w:r>
    </w:p>
  </w:endnote>
  <w:endnote w:type="continuationSeparator" w:id="0">
    <w:p w:rsidR="00913D64" w:rsidRDefault="00913D6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5EB" w:rsidRPr="0015164B" w:rsidRDefault="00EB65EB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EB65EB" w:rsidRPr="0015164B" w:rsidRDefault="00EB65EB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EB65EB" w:rsidRPr="0015164B" w:rsidRDefault="00EB65EB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D64" w:rsidRDefault="00913D64" w:rsidP="00CA6778">
      <w:pPr>
        <w:spacing w:before="0" w:after="0"/>
      </w:pPr>
      <w:r>
        <w:separator/>
      </w:r>
    </w:p>
  </w:footnote>
  <w:footnote w:type="continuationSeparator" w:id="0">
    <w:p w:rsidR="00913D64" w:rsidRDefault="00913D6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0"/>
  </w:num>
  <w:num w:numId="4">
    <w:abstractNumId w:val="10"/>
  </w:num>
  <w:num w:numId="5">
    <w:abstractNumId w:val="2"/>
  </w:num>
  <w:num w:numId="6">
    <w:abstractNumId w:val="12"/>
  </w:num>
  <w:num w:numId="7">
    <w:abstractNumId w:val="0"/>
  </w:num>
  <w:num w:numId="8">
    <w:abstractNumId w:val="11"/>
  </w:num>
  <w:num w:numId="9">
    <w:abstractNumId w:val="13"/>
  </w:num>
  <w:num w:numId="10">
    <w:abstractNumId w:val="8"/>
  </w:num>
  <w:num w:numId="11">
    <w:abstractNumId w:val="5"/>
  </w:num>
  <w:num w:numId="12">
    <w:abstractNumId w:val="1"/>
  </w:num>
  <w:num w:numId="13">
    <w:abstractNumId w:val="4"/>
  </w:num>
  <w:num w:numId="14">
    <w:abstractNumId w:val="16"/>
  </w:num>
  <w:num w:numId="15">
    <w:abstractNumId w:val="15"/>
  </w:num>
  <w:num w:numId="16">
    <w:abstractNumId w:val="21"/>
  </w:num>
  <w:num w:numId="17">
    <w:abstractNumId w:val="17"/>
  </w:num>
  <w:num w:numId="18">
    <w:abstractNumId w:val="9"/>
  </w:num>
  <w:num w:numId="19">
    <w:abstractNumId w:val="19"/>
  </w:num>
  <w:num w:numId="20">
    <w:abstractNumId w:val="7"/>
  </w:num>
  <w:num w:numId="21">
    <w:abstractNumId w:val="3"/>
  </w:num>
  <w:num w:numId="22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03EA6"/>
    <w:rsid w:val="00011548"/>
    <w:rsid w:val="0001412A"/>
    <w:rsid w:val="000200F4"/>
    <w:rsid w:val="00034E47"/>
    <w:rsid w:val="0004588C"/>
    <w:rsid w:val="00056DBE"/>
    <w:rsid w:val="00075EA4"/>
    <w:rsid w:val="00081E93"/>
    <w:rsid w:val="00084AD2"/>
    <w:rsid w:val="00084F8C"/>
    <w:rsid w:val="0009118D"/>
    <w:rsid w:val="000915DF"/>
    <w:rsid w:val="00095A9E"/>
    <w:rsid w:val="00096CFF"/>
    <w:rsid w:val="000A018C"/>
    <w:rsid w:val="000A1F62"/>
    <w:rsid w:val="000A72F3"/>
    <w:rsid w:val="000B0524"/>
    <w:rsid w:val="000B3F9E"/>
    <w:rsid w:val="000B7617"/>
    <w:rsid w:val="000C3637"/>
    <w:rsid w:val="000D5313"/>
    <w:rsid w:val="000E0CD5"/>
    <w:rsid w:val="000E5203"/>
    <w:rsid w:val="000E663C"/>
    <w:rsid w:val="000E6907"/>
    <w:rsid w:val="0010440B"/>
    <w:rsid w:val="00124D23"/>
    <w:rsid w:val="00132707"/>
    <w:rsid w:val="00140D1E"/>
    <w:rsid w:val="00142479"/>
    <w:rsid w:val="0014717F"/>
    <w:rsid w:val="001502CC"/>
    <w:rsid w:val="00150A80"/>
    <w:rsid w:val="0015164B"/>
    <w:rsid w:val="001521E8"/>
    <w:rsid w:val="0017080B"/>
    <w:rsid w:val="001A1525"/>
    <w:rsid w:val="001B06AE"/>
    <w:rsid w:val="001B5834"/>
    <w:rsid w:val="001C1D1A"/>
    <w:rsid w:val="001C1E50"/>
    <w:rsid w:val="001D2A56"/>
    <w:rsid w:val="001E2604"/>
    <w:rsid w:val="001E6FD4"/>
    <w:rsid w:val="001F1B5F"/>
    <w:rsid w:val="001F6B57"/>
    <w:rsid w:val="00200203"/>
    <w:rsid w:val="002010BD"/>
    <w:rsid w:val="0020422D"/>
    <w:rsid w:val="00214EB6"/>
    <w:rsid w:val="0021781D"/>
    <w:rsid w:val="002344CF"/>
    <w:rsid w:val="00235DCF"/>
    <w:rsid w:val="002445ED"/>
    <w:rsid w:val="002476FF"/>
    <w:rsid w:val="00247D1D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C2210"/>
    <w:rsid w:val="002D2A36"/>
    <w:rsid w:val="002D360C"/>
    <w:rsid w:val="002D5138"/>
    <w:rsid w:val="00315A02"/>
    <w:rsid w:val="00321AFD"/>
    <w:rsid w:val="00322374"/>
    <w:rsid w:val="003239AF"/>
    <w:rsid w:val="00324F80"/>
    <w:rsid w:val="0033451F"/>
    <w:rsid w:val="00334F5E"/>
    <w:rsid w:val="0033616E"/>
    <w:rsid w:val="00343A78"/>
    <w:rsid w:val="00350DB9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F0486"/>
    <w:rsid w:val="003F0573"/>
    <w:rsid w:val="003F66F2"/>
    <w:rsid w:val="00411899"/>
    <w:rsid w:val="00411F3C"/>
    <w:rsid w:val="004226DC"/>
    <w:rsid w:val="00423BDC"/>
    <w:rsid w:val="00441154"/>
    <w:rsid w:val="0045003E"/>
    <w:rsid w:val="004513CC"/>
    <w:rsid w:val="00451A59"/>
    <w:rsid w:val="004625A7"/>
    <w:rsid w:val="004626D9"/>
    <w:rsid w:val="00480B04"/>
    <w:rsid w:val="004909F4"/>
    <w:rsid w:val="00496436"/>
    <w:rsid w:val="004A2738"/>
    <w:rsid w:val="004B09E3"/>
    <w:rsid w:val="004B0AD8"/>
    <w:rsid w:val="004B1275"/>
    <w:rsid w:val="004B4904"/>
    <w:rsid w:val="004B52C1"/>
    <w:rsid w:val="004C58C4"/>
    <w:rsid w:val="004E00FD"/>
    <w:rsid w:val="00502E1F"/>
    <w:rsid w:val="00510486"/>
    <w:rsid w:val="00521B7C"/>
    <w:rsid w:val="00533DCE"/>
    <w:rsid w:val="005413E3"/>
    <w:rsid w:val="00542B6F"/>
    <w:rsid w:val="00576DC9"/>
    <w:rsid w:val="00583009"/>
    <w:rsid w:val="00585B7B"/>
    <w:rsid w:val="00594715"/>
    <w:rsid w:val="00597B70"/>
    <w:rsid w:val="005A5FA8"/>
    <w:rsid w:val="005A61E1"/>
    <w:rsid w:val="005B6E05"/>
    <w:rsid w:val="005C0CCA"/>
    <w:rsid w:val="005C2DA7"/>
    <w:rsid w:val="005D4579"/>
    <w:rsid w:val="005D4989"/>
    <w:rsid w:val="005F0CDF"/>
    <w:rsid w:val="005F49BE"/>
    <w:rsid w:val="005F4E8C"/>
    <w:rsid w:val="005F5547"/>
    <w:rsid w:val="00602818"/>
    <w:rsid w:val="00605DE2"/>
    <w:rsid w:val="0062277A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D5C73"/>
    <w:rsid w:val="006E0C09"/>
    <w:rsid w:val="006E0F00"/>
    <w:rsid w:val="006E5B7A"/>
    <w:rsid w:val="006F08EE"/>
    <w:rsid w:val="006F3500"/>
    <w:rsid w:val="006F4D18"/>
    <w:rsid w:val="006F5CC9"/>
    <w:rsid w:val="0070528D"/>
    <w:rsid w:val="00706420"/>
    <w:rsid w:val="00714E77"/>
    <w:rsid w:val="007269D6"/>
    <w:rsid w:val="00726E8C"/>
    <w:rsid w:val="00730F2E"/>
    <w:rsid w:val="00733546"/>
    <w:rsid w:val="00741500"/>
    <w:rsid w:val="007419D5"/>
    <w:rsid w:val="007458EB"/>
    <w:rsid w:val="00753A66"/>
    <w:rsid w:val="00760A2A"/>
    <w:rsid w:val="00762E7C"/>
    <w:rsid w:val="00773394"/>
    <w:rsid w:val="0077783A"/>
    <w:rsid w:val="00780C54"/>
    <w:rsid w:val="00790934"/>
    <w:rsid w:val="007A4742"/>
    <w:rsid w:val="007A5344"/>
    <w:rsid w:val="007D2B16"/>
    <w:rsid w:val="007D4815"/>
    <w:rsid w:val="007E4981"/>
    <w:rsid w:val="007E5B90"/>
    <w:rsid w:val="007F31AC"/>
    <w:rsid w:val="007F4088"/>
    <w:rsid w:val="007F6EB7"/>
    <w:rsid w:val="00801D09"/>
    <w:rsid w:val="00805EEC"/>
    <w:rsid w:val="00807CB4"/>
    <w:rsid w:val="0082229B"/>
    <w:rsid w:val="00823489"/>
    <w:rsid w:val="008344AC"/>
    <w:rsid w:val="0083608B"/>
    <w:rsid w:val="008421D6"/>
    <w:rsid w:val="00843AFE"/>
    <w:rsid w:val="0084662B"/>
    <w:rsid w:val="00847181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37A0"/>
    <w:rsid w:val="008A223B"/>
    <w:rsid w:val="008A3DA4"/>
    <w:rsid w:val="008A7ACA"/>
    <w:rsid w:val="008B5457"/>
    <w:rsid w:val="008B62E1"/>
    <w:rsid w:val="008C267C"/>
    <w:rsid w:val="008C2BB8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1256C"/>
    <w:rsid w:val="00913D64"/>
    <w:rsid w:val="00923673"/>
    <w:rsid w:val="00924F16"/>
    <w:rsid w:val="00927D3B"/>
    <w:rsid w:val="009344AB"/>
    <w:rsid w:val="00947E9C"/>
    <w:rsid w:val="00961A1C"/>
    <w:rsid w:val="0098168E"/>
    <w:rsid w:val="00986840"/>
    <w:rsid w:val="00992643"/>
    <w:rsid w:val="009A0B54"/>
    <w:rsid w:val="009A3149"/>
    <w:rsid w:val="009C05C7"/>
    <w:rsid w:val="009C359B"/>
    <w:rsid w:val="009C4ECD"/>
    <w:rsid w:val="009C77DA"/>
    <w:rsid w:val="009D3279"/>
    <w:rsid w:val="009D74C1"/>
    <w:rsid w:val="009E4B12"/>
    <w:rsid w:val="009F5F50"/>
    <w:rsid w:val="00A15297"/>
    <w:rsid w:val="00A161CD"/>
    <w:rsid w:val="00A26403"/>
    <w:rsid w:val="00A31EA4"/>
    <w:rsid w:val="00A32BD0"/>
    <w:rsid w:val="00A33410"/>
    <w:rsid w:val="00A421BB"/>
    <w:rsid w:val="00A42D8E"/>
    <w:rsid w:val="00A42E82"/>
    <w:rsid w:val="00A46F44"/>
    <w:rsid w:val="00A554DE"/>
    <w:rsid w:val="00A564E3"/>
    <w:rsid w:val="00A5675B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B073E1"/>
    <w:rsid w:val="00B251E1"/>
    <w:rsid w:val="00B317CA"/>
    <w:rsid w:val="00B44596"/>
    <w:rsid w:val="00B45344"/>
    <w:rsid w:val="00B665DE"/>
    <w:rsid w:val="00B735A3"/>
    <w:rsid w:val="00B73B1A"/>
    <w:rsid w:val="00B907F6"/>
    <w:rsid w:val="00B972A7"/>
    <w:rsid w:val="00BA172C"/>
    <w:rsid w:val="00BB4A86"/>
    <w:rsid w:val="00BB6DD1"/>
    <w:rsid w:val="00BB724A"/>
    <w:rsid w:val="00BC7BFB"/>
    <w:rsid w:val="00BD446E"/>
    <w:rsid w:val="00BE275D"/>
    <w:rsid w:val="00BE5AD0"/>
    <w:rsid w:val="00C0483D"/>
    <w:rsid w:val="00C056B9"/>
    <w:rsid w:val="00C068D0"/>
    <w:rsid w:val="00C07530"/>
    <w:rsid w:val="00C21963"/>
    <w:rsid w:val="00C2355B"/>
    <w:rsid w:val="00C44F66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50FD"/>
    <w:rsid w:val="00CB601B"/>
    <w:rsid w:val="00CC1C4F"/>
    <w:rsid w:val="00CC482B"/>
    <w:rsid w:val="00CC73E6"/>
    <w:rsid w:val="00CD414D"/>
    <w:rsid w:val="00CE689C"/>
    <w:rsid w:val="00D07410"/>
    <w:rsid w:val="00D07454"/>
    <w:rsid w:val="00D15C51"/>
    <w:rsid w:val="00D3141E"/>
    <w:rsid w:val="00D354A2"/>
    <w:rsid w:val="00D44A2F"/>
    <w:rsid w:val="00D46CA2"/>
    <w:rsid w:val="00D53F46"/>
    <w:rsid w:val="00D631DB"/>
    <w:rsid w:val="00D70DE4"/>
    <w:rsid w:val="00D728BA"/>
    <w:rsid w:val="00D931B6"/>
    <w:rsid w:val="00D97E79"/>
    <w:rsid w:val="00DA4529"/>
    <w:rsid w:val="00DB3637"/>
    <w:rsid w:val="00DB452A"/>
    <w:rsid w:val="00DC59D8"/>
    <w:rsid w:val="00DD0B7B"/>
    <w:rsid w:val="00DD1C46"/>
    <w:rsid w:val="00DD2164"/>
    <w:rsid w:val="00DD7AC8"/>
    <w:rsid w:val="00DD7E99"/>
    <w:rsid w:val="00DE4383"/>
    <w:rsid w:val="00DE7C13"/>
    <w:rsid w:val="00E0593A"/>
    <w:rsid w:val="00E07EDA"/>
    <w:rsid w:val="00E22998"/>
    <w:rsid w:val="00E22A93"/>
    <w:rsid w:val="00E240E0"/>
    <w:rsid w:val="00E27851"/>
    <w:rsid w:val="00E41ED3"/>
    <w:rsid w:val="00E45D32"/>
    <w:rsid w:val="00E61EAD"/>
    <w:rsid w:val="00E71C4A"/>
    <w:rsid w:val="00E72C2B"/>
    <w:rsid w:val="00E864FC"/>
    <w:rsid w:val="00E976F6"/>
    <w:rsid w:val="00EA3AB4"/>
    <w:rsid w:val="00EB0608"/>
    <w:rsid w:val="00EB45C4"/>
    <w:rsid w:val="00EB65EB"/>
    <w:rsid w:val="00EC2B2E"/>
    <w:rsid w:val="00EC5704"/>
    <w:rsid w:val="00EC5E3C"/>
    <w:rsid w:val="00ED4A54"/>
    <w:rsid w:val="00ED59B2"/>
    <w:rsid w:val="00ED6104"/>
    <w:rsid w:val="00F05DA2"/>
    <w:rsid w:val="00F070C2"/>
    <w:rsid w:val="00F07D89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A0D"/>
    <w:rsid w:val="00F639C4"/>
    <w:rsid w:val="00F718A8"/>
    <w:rsid w:val="00F72DF0"/>
    <w:rsid w:val="00F90E04"/>
    <w:rsid w:val="00F97654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E0656-AA87-45F8-BF6E-0DA4B834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782</TotalTime>
  <Pages>6</Pages>
  <Words>1066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37</cp:revision>
  <cp:lastPrinted>2013-04-25T06:29:00Z</cp:lastPrinted>
  <dcterms:created xsi:type="dcterms:W3CDTF">2013-04-24T11:53:00Z</dcterms:created>
  <dcterms:modified xsi:type="dcterms:W3CDTF">2013-05-15T19:59:00Z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