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230">
        <w:rPr>
          <w:rFonts w:ascii="Comic Sans MS" w:hAnsi="Comic Sans MS" w:cs="Comic Sans MS"/>
          <w:b/>
          <w:bCs/>
          <w:color w:val="024595"/>
          <w:sz w:val="54"/>
          <w:szCs w:val="54"/>
        </w:rPr>
        <w:t>Směrnicový tvar rovnice přímky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D5A" w:rsidRPr="00AD2E24" w:rsidRDefault="00C43230" w:rsidP="00AD2E24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Určete směrnicový tvar rovnice přímky</w:t>
      </w:r>
      <w:r w:rsidR="00CB44C1">
        <w:rPr>
          <w:rFonts w:ascii="Times New Roman" w:hAnsi="Times New Roman" w:cs="Times New Roman"/>
          <w:sz w:val="24"/>
          <w:szCs w:val="24"/>
        </w:rPr>
        <w:t xml:space="preserve"> </w:t>
      </w:r>
      <w:r w:rsidR="00CB44C1">
        <w:rPr>
          <w:rFonts w:ascii="Times New Roman" w:hAnsi="Times New Roman" w:cs="Times New Roman"/>
          <w:i/>
          <w:sz w:val="24"/>
          <w:szCs w:val="24"/>
        </w:rPr>
        <w:t xml:space="preserve">p, </w:t>
      </w:r>
      <w:r w:rsidR="00CB44C1">
        <w:rPr>
          <w:rFonts w:ascii="Times New Roman" w:hAnsi="Times New Roman" w:cs="Times New Roman"/>
          <w:sz w:val="24"/>
          <w:szCs w:val="24"/>
        </w:rPr>
        <w:t>která prochází bodem P[2; 5] a má směrnici k = - 0,5</w:t>
      </w:r>
      <w:r w:rsidR="00AD2E2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17D5A" w:rsidRPr="00117D5A" w:rsidRDefault="00117D5A" w:rsidP="00AD2E24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D2E24" w:rsidRPr="00CB44C1" w:rsidRDefault="00CB44C1" w:rsidP="00CB44C1">
      <w:pPr>
        <w:pStyle w:val="Odstavecseseznamem"/>
        <w:numPr>
          <w:ilvl w:val="0"/>
          <w:numId w:val="1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CB44C1">
        <w:rPr>
          <w:rFonts w:ascii="Times New Roman" w:hAnsi="Times New Roman" w:cs="Times New Roman"/>
          <w:sz w:val="24"/>
          <w:szCs w:val="24"/>
        </w:rPr>
        <w:t xml:space="preserve">Určete směrnicový tvar rovnice přímky </w:t>
      </w:r>
      <w:r w:rsidRPr="00CB44C1">
        <w:rPr>
          <w:rFonts w:ascii="Times New Roman" w:hAnsi="Times New Roman" w:cs="Times New Roman"/>
          <w:i/>
          <w:sz w:val="24"/>
          <w:szCs w:val="24"/>
        </w:rPr>
        <w:t>p,</w:t>
      </w:r>
      <w:r w:rsidRPr="00CB44C1">
        <w:rPr>
          <w:rFonts w:ascii="Times New Roman" w:hAnsi="Times New Roman" w:cs="Times New Roman"/>
          <w:sz w:val="24"/>
          <w:szCs w:val="24"/>
        </w:rPr>
        <w:t xml:space="preserve"> která prochází body A[-2; -4], B[3; 1]</w:t>
      </w:r>
      <w:r w:rsidR="00AD2E24" w:rsidRPr="00CB44C1">
        <w:rPr>
          <w:rFonts w:ascii="Times New Roman" w:hAnsi="Times New Roman" w:cs="Times New Roman"/>
          <w:sz w:val="24"/>
          <w:szCs w:val="24"/>
        </w:rPr>
        <w:t>.</w:t>
      </w:r>
    </w:p>
    <w:p w:rsidR="00AD2E24" w:rsidRDefault="00AD2E24" w:rsidP="00AD2E24">
      <w:pPr>
        <w:pStyle w:val="Odstavecseseznamem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CB44C1" w:rsidRDefault="00AD2E24" w:rsidP="00CB44C1">
      <w:pPr>
        <w:pStyle w:val="Odstavecseseznamem"/>
        <w:numPr>
          <w:ilvl w:val="0"/>
          <w:numId w:val="1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B44C1">
        <w:rPr>
          <w:rFonts w:ascii="Times New Roman" w:hAnsi="Times New Roman" w:cs="Times New Roman"/>
          <w:sz w:val="24"/>
          <w:szCs w:val="24"/>
        </w:rPr>
        <w:t>y = -2x + 3</w:t>
      </w:r>
      <w:r w:rsidR="00E14205">
        <w:rPr>
          <w:rFonts w:ascii="Times New Roman" w:hAnsi="Times New Roman" w:cs="Times New Roman"/>
          <w:sz w:val="24"/>
          <w:szCs w:val="24"/>
        </w:rPr>
        <w:t>.</w:t>
      </w:r>
    </w:p>
    <w:p w:rsidR="00CB44C1" w:rsidRPr="00CB44C1" w:rsidRDefault="00CB44C1" w:rsidP="00CB44C1">
      <w:pPr>
        <w:pStyle w:val="Odstavecseseznamem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přímku 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rovnoběžnou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M[3; 2]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B44C1" w:rsidRPr="00CB44C1" w:rsidRDefault="00CB44C1" w:rsidP="00CB44C1">
      <w:pPr>
        <w:pStyle w:val="Odstavecseseznamem"/>
        <w:numPr>
          <w:ilvl w:val="0"/>
          <w:numId w:val="14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Určete přímku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kolmou na přímku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jestliže přímka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r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prochází počátkem soustavy souřadnic. </w:t>
      </w:r>
    </w:p>
    <w:p w:rsidR="00FB44BD" w:rsidRDefault="00FB44BD" w:rsidP="00FB44BD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FB44BD" w:rsidRPr="00FB44BD" w:rsidRDefault="00CB44C1" w:rsidP="00107B49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vzájemnou polohu přímek</w:t>
      </w:r>
      <w:r w:rsidR="00107B49">
        <w:rPr>
          <w:rFonts w:ascii="Times New Roman" w:hAnsi="Times New Roman" w:cs="Times New Roman"/>
          <w:sz w:val="24"/>
          <w:szCs w:val="24"/>
        </w:rPr>
        <w:t xml:space="preserve"> </w:t>
      </w:r>
      <w:r w:rsidR="00107B49" w:rsidRPr="000E3D90">
        <w:rPr>
          <w:rFonts w:ascii="Times New Roman" w:hAnsi="Times New Roman" w:cs="Times New Roman"/>
          <w:i/>
          <w:sz w:val="24"/>
          <w:szCs w:val="24"/>
        </w:rPr>
        <w:t>p</w:t>
      </w:r>
      <w:r w:rsidR="00107B49" w:rsidRPr="000E3D90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="00107B49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="00107B49">
        <w:rPr>
          <w:rFonts w:ascii="Times New Roman" w:hAnsi="Times New Roman" w:cs="Times New Roman"/>
          <w:sz w:val="24"/>
          <w:szCs w:val="24"/>
        </w:rPr>
        <w:t xml:space="preserve">a </w:t>
      </w:r>
      <w:r w:rsidR="00107B49" w:rsidRPr="000E3D90">
        <w:rPr>
          <w:rFonts w:ascii="Times New Roman" w:hAnsi="Times New Roman" w:cs="Times New Roman"/>
          <w:i/>
          <w:sz w:val="24"/>
          <w:szCs w:val="24"/>
        </w:rPr>
        <w:t>p</w:t>
      </w:r>
      <w:r w:rsidR="00107B4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v případě různoběžnost</w:t>
      </w:r>
      <w:r w:rsidR="00107B4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(eventuálně kol</w:t>
      </w:r>
      <w:r w:rsidR="00F14F7A">
        <w:rPr>
          <w:rFonts w:ascii="Times New Roman" w:hAnsi="Times New Roman" w:cs="Times New Roman"/>
          <w:sz w:val="24"/>
          <w:szCs w:val="24"/>
        </w:rPr>
        <w:t>mosti) též souřadnice průsečíku:</w:t>
      </w:r>
    </w:p>
    <w:p w:rsidR="0017080B" w:rsidRDefault="000E3D90" w:rsidP="000E3D90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 w:rsidRPr="000E3D90">
        <w:rPr>
          <w:rFonts w:ascii="Times New Roman" w:hAnsi="Times New Roman" w:cs="Times New Roman"/>
          <w:i/>
          <w:sz w:val="24"/>
          <w:szCs w:val="24"/>
        </w:rPr>
        <w:t>p</w:t>
      </w:r>
      <w:r w:rsidRPr="000E3D90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E3D90">
        <w:rPr>
          <w:rFonts w:ascii="Times New Roman" w:hAnsi="Times New Roman" w:cs="Times New Roman"/>
          <w:sz w:val="24"/>
          <w:szCs w:val="24"/>
        </w:rPr>
        <w:t>:  k</w:t>
      </w:r>
      <w:r w:rsidRPr="000E3D9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E3D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E3D9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3D90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0E3D90">
        <w:rPr>
          <w:rFonts w:ascii="Times New Roman" w:eastAsiaTheme="minorEastAsia" w:hAnsi="Times New Roman" w:cs="Times New Roman"/>
          <w:sz w:val="24"/>
          <w:szCs w:val="24"/>
        </w:rPr>
        <w:t>, přímka prochází bodem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P[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]</w:t>
      </w:r>
      <w:r w:rsidRPr="000E3D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0E3D90" w:rsidRDefault="000E3D90" w:rsidP="000E3D90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r w:rsidRPr="000E3D90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332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y = </w:t>
      </w:r>
      <w:r>
        <w:rPr>
          <w:rFonts w:ascii="Times New Roman" w:hAnsi="Times New Roman" w:cs="Times New Roman"/>
          <w:sz w:val="24"/>
          <w:szCs w:val="24"/>
        </w:rPr>
        <w:noBreakHyphen/>
        <w:t>3x + 5</w:t>
      </w:r>
      <w:r w:rsidR="00107B49">
        <w:rPr>
          <w:rFonts w:ascii="Times New Roman" w:hAnsi="Times New Roman" w:cs="Times New Roman"/>
          <w:sz w:val="24"/>
          <w:szCs w:val="24"/>
        </w:rPr>
        <w:t>.</w:t>
      </w:r>
    </w:p>
    <w:p w:rsidR="000E3D90" w:rsidRDefault="000E3D90" w:rsidP="000E3D90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0E3D90" w:rsidRPr="000E3D90" w:rsidRDefault="000E3D90" w:rsidP="000E3D90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sectPr w:rsidR="000E3D90" w:rsidRPr="000E3D90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230" w:rsidRDefault="00C43230" w:rsidP="00CA6778">
      <w:pPr>
        <w:spacing w:before="0" w:after="0"/>
      </w:pPr>
      <w:r>
        <w:separator/>
      </w:r>
    </w:p>
  </w:endnote>
  <w:endnote w:type="continuationSeparator" w:id="0">
    <w:p w:rsidR="00C43230" w:rsidRDefault="00C4323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230" w:rsidRPr="00B6258F" w:rsidRDefault="00C43230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C43230" w:rsidRPr="0015164B" w:rsidRDefault="00C43230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43230" w:rsidRPr="0015164B" w:rsidRDefault="00C43230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230" w:rsidRDefault="00C43230" w:rsidP="00CA6778">
      <w:pPr>
        <w:spacing w:before="0" w:after="0"/>
      </w:pPr>
      <w:r>
        <w:separator/>
      </w:r>
    </w:p>
  </w:footnote>
  <w:footnote w:type="continuationSeparator" w:id="0">
    <w:p w:rsidR="00C43230" w:rsidRDefault="00C4323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992"/>
    <w:multiLevelType w:val="hybridMultilevel"/>
    <w:tmpl w:val="B2BEAE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11"/>
  </w:num>
  <w:num w:numId="7">
    <w:abstractNumId w:val="8"/>
  </w:num>
  <w:num w:numId="8">
    <w:abstractNumId w:val="12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84AD2"/>
    <w:rsid w:val="000E3D90"/>
    <w:rsid w:val="00107B49"/>
    <w:rsid w:val="00117D5A"/>
    <w:rsid w:val="0014312E"/>
    <w:rsid w:val="0015164B"/>
    <w:rsid w:val="00152E64"/>
    <w:rsid w:val="0017080B"/>
    <w:rsid w:val="001C6ED0"/>
    <w:rsid w:val="00201914"/>
    <w:rsid w:val="00235DCF"/>
    <w:rsid w:val="00245BEE"/>
    <w:rsid w:val="00247D1D"/>
    <w:rsid w:val="00252D2D"/>
    <w:rsid w:val="00281EB3"/>
    <w:rsid w:val="00375125"/>
    <w:rsid w:val="003B4016"/>
    <w:rsid w:val="003C040B"/>
    <w:rsid w:val="003D1D48"/>
    <w:rsid w:val="003D53BF"/>
    <w:rsid w:val="00402561"/>
    <w:rsid w:val="00441154"/>
    <w:rsid w:val="00445B90"/>
    <w:rsid w:val="004513CC"/>
    <w:rsid w:val="004B0AD8"/>
    <w:rsid w:val="00542DF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677D5"/>
    <w:rsid w:val="007D09E7"/>
    <w:rsid w:val="0087486C"/>
    <w:rsid w:val="008C7F5F"/>
    <w:rsid w:val="00916F51"/>
    <w:rsid w:val="00933261"/>
    <w:rsid w:val="00947E9C"/>
    <w:rsid w:val="009C77DA"/>
    <w:rsid w:val="00A36CB7"/>
    <w:rsid w:val="00A42827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43230"/>
    <w:rsid w:val="00CA6778"/>
    <w:rsid w:val="00CA68AF"/>
    <w:rsid w:val="00CB44C1"/>
    <w:rsid w:val="00CD2D90"/>
    <w:rsid w:val="00D43D01"/>
    <w:rsid w:val="00D5444A"/>
    <w:rsid w:val="00DA16F8"/>
    <w:rsid w:val="00DA32B6"/>
    <w:rsid w:val="00DA743D"/>
    <w:rsid w:val="00E06D01"/>
    <w:rsid w:val="00E07A2B"/>
    <w:rsid w:val="00E14205"/>
    <w:rsid w:val="00E35834"/>
    <w:rsid w:val="00E41B15"/>
    <w:rsid w:val="00EE6DC3"/>
    <w:rsid w:val="00F14F7A"/>
    <w:rsid w:val="00F23263"/>
    <w:rsid w:val="00F50E78"/>
    <w:rsid w:val="00FA3FCC"/>
    <w:rsid w:val="00FB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2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6</cp:revision>
  <dcterms:created xsi:type="dcterms:W3CDTF">2013-01-04T07:18:00Z</dcterms:created>
  <dcterms:modified xsi:type="dcterms:W3CDTF">2013-01-07T10:39:00Z</dcterms:modified>
</cp:coreProperties>
</file>