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CD414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Středová rovnice </w:t>
      </w:r>
      <w:r w:rsidR="000E0CD5">
        <w:rPr>
          <w:rFonts w:ascii="Comic Sans MS" w:hAnsi="Comic Sans MS" w:cs="Comic Sans MS"/>
          <w:b/>
          <w:bCs/>
          <w:color w:val="024595"/>
          <w:sz w:val="54"/>
          <w:szCs w:val="54"/>
        </w:rPr>
        <w:t>elipsy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0E0CD5" w:rsidRPr="00AD2E24" w:rsidRDefault="000E0CD5" w:rsidP="000E0CD5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středovou rovnici elipsy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6090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středem S[0; 0], je-li dáno F[4; 0], a = 6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E0CD5" w:rsidRPr="00117D5A" w:rsidRDefault="000E0CD5" w:rsidP="000E0CD5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0E0CD5" w:rsidRDefault="000E0CD5" w:rsidP="000E0CD5">
      <w:pPr>
        <w:pStyle w:val="Odstavecseseznamem"/>
        <w:numPr>
          <w:ilvl w:val="0"/>
          <w:numId w:val="3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středovou rovnici elipsy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6090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středem S[0; 0] a bodem L[2; -1], a = 5,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 = x</w:t>
      </w:r>
      <w:r w:rsidRPr="00206090">
        <w:rPr>
          <w:rFonts w:ascii="Times New Roman" w:hAnsi="Times New Roman" w:cs="Times New Roman"/>
          <w:sz w:val="24"/>
          <w:szCs w:val="24"/>
        </w:rPr>
        <w:t>.</w:t>
      </w:r>
    </w:p>
    <w:p w:rsidR="000E0CD5" w:rsidRPr="007C5E1D" w:rsidRDefault="000E0CD5" w:rsidP="000E0CD5">
      <w:pPr>
        <w:pStyle w:val="Odstavecseseznamem"/>
        <w:spacing w:after="0" w:line="240" w:lineRule="auto"/>
        <w:ind w:right="-285"/>
        <w:rPr>
          <w:rFonts w:ascii="Times New Roman" w:hAnsi="Times New Roman" w:cs="Times New Roman"/>
          <w:sz w:val="24"/>
          <w:szCs w:val="24"/>
        </w:rPr>
      </w:pPr>
    </w:p>
    <w:p w:rsidR="004626D9" w:rsidRPr="004626D9" w:rsidRDefault="000E0CD5" w:rsidP="00F718A8">
      <w:pPr>
        <w:pStyle w:val="Odstavecseseznamem"/>
        <w:numPr>
          <w:ilvl w:val="0"/>
          <w:numId w:val="3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26D9">
        <w:rPr>
          <w:rFonts w:ascii="Times New Roman" w:hAnsi="Times New Roman" w:cs="Times New Roman"/>
          <w:sz w:val="24"/>
          <w:szCs w:val="24"/>
        </w:rPr>
        <w:t>Napište středovou rovnici elipsy</w:t>
      </w:r>
      <w:r w:rsidRPr="004626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26D9">
        <w:rPr>
          <w:rFonts w:ascii="Times New Roman" w:hAnsi="Times New Roman" w:cs="Times New Roman"/>
          <w:sz w:val="24"/>
          <w:szCs w:val="24"/>
        </w:rPr>
        <w:t xml:space="preserve">se středem </w:t>
      </w:r>
      <w:r w:rsidR="004626D9" w:rsidRPr="004626D9">
        <w:rPr>
          <w:rFonts w:ascii="Times New Roman" w:hAnsi="Times New Roman" w:cs="Times New Roman"/>
          <w:sz w:val="24"/>
          <w:szCs w:val="24"/>
        </w:rPr>
        <w:t>S[0; -3] a bodem K[-1; 1], a = 5, o</w:t>
      </w:r>
      <w:r w:rsidR="004626D9" w:rsidRPr="004626D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626D9" w:rsidRPr="004626D9">
        <w:rPr>
          <w:rFonts w:ascii="Times New Roman" w:hAnsi="Times New Roman" w:cs="Times New Roman"/>
          <w:sz w:val="24"/>
          <w:szCs w:val="24"/>
        </w:rPr>
        <w:t xml:space="preserve"> je rovnoběžná s y.</w:t>
      </w:r>
    </w:p>
    <w:p w:rsidR="000E0CD5" w:rsidRPr="004626D9" w:rsidRDefault="000E0CD5" w:rsidP="000E0CD5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26D9">
        <w:rPr>
          <w:rFonts w:ascii="Times New Roman" w:hAnsi="Times New Roman" w:cs="Times New Roman"/>
          <w:sz w:val="24"/>
          <w:szCs w:val="24"/>
        </w:rPr>
        <w:t>Určete souřadnice středu, délky poloos a excentricitu elipsy:</w:t>
      </w:r>
      <w:r w:rsidRPr="004626D9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5)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861BCB">
        <w:rPr>
          <w:rFonts w:ascii="Times New Roman" w:eastAsiaTheme="minorEastAsia" w:hAnsi="Times New Roman" w:cs="Times New Roman"/>
          <w:sz w:val="24"/>
          <w:szCs w:val="24"/>
        </w:rPr>
        <w:t>+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861BCB" w:rsidRPr="00A8730C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Pr="004626D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45D32" w:rsidRDefault="00D3141E" w:rsidP="00E45D32">
      <w:pPr>
        <w:spacing w:before="0" w:after="0" w:line="276" w:lineRule="auto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Pr="000B0524">
        <w:rPr>
          <w:rFonts w:cs="Arial"/>
          <w:bCs/>
          <w:sz w:val="54"/>
          <w:szCs w:val="54"/>
        </w:rPr>
        <w:t xml:space="preserve"> </w:t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5D32">
        <w:rPr>
          <w:rFonts w:ascii="Times New Roman" w:hAnsi="Times New Roman" w:cs="Times New Roman"/>
          <w:sz w:val="24"/>
          <w:szCs w:val="24"/>
        </w:rPr>
        <w:t xml:space="preserve">Středová rovnice elipsy: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="00E45D32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="00E45D32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C2355B" w:rsidRPr="0033451F" w:rsidRDefault="0033451F" w:rsidP="00C2355B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C2355B">
        <w:rPr>
          <w:rFonts w:ascii="Times New Roman" w:hAnsi="Times New Roman" w:cs="Times New Roman"/>
          <w:sz w:val="24"/>
          <w:szCs w:val="24"/>
        </w:rPr>
        <w:t xml:space="preserve">Středová rovnice elipsy: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C2355B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C2355B">
        <w:rPr>
          <w:rFonts w:ascii="Times New Roman" w:hAnsi="Times New Roman" w:cs="Times New Roman"/>
          <w:sz w:val="24"/>
          <w:szCs w:val="24"/>
        </w:rPr>
        <w:t xml:space="preserve">  = 1</w:t>
      </w:r>
    </w:p>
    <w:p w:rsidR="00A26403" w:rsidRPr="0033451F" w:rsidRDefault="008A3DA4" w:rsidP="00A26403">
      <w:pPr>
        <w:spacing w:after="0"/>
        <w:ind w:left="992" w:firstLine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26403">
        <w:rPr>
          <w:rFonts w:ascii="Times New Roman" w:hAnsi="Times New Roman" w:cs="Times New Roman"/>
          <w:sz w:val="24"/>
          <w:szCs w:val="24"/>
        </w:rPr>
        <w:t xml:space="preserve">Středová rovnice elipsy: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A26403">
        <w:rPr>
          <w:rFonts w:ascii="Times New Roman" w:hAnsi="Times New Roman" w:cs="Times New Roman"/>
          <w:sz w:val="24"/>
          <w:szCs w:val="24"/>
        </w:rPr>
        <w:t xml:space="preserve"> 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(y+3)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A26403">
        <w:rPr>
          <w:rFonts w:ascii="Times New Roman" w:hAnsi="Times New Roman" w:cs="Times New Roman"/>
          <w:sz w:val="24"/>
          <w:szCs w:val="24"/>
        </w:rPr>
        <w:t xml:space="preserve">  = 1</w:t>
      </w:r>
    </w:p>
    <w:p w:rsidR="004626D9" w:rsidRDefault="004626D9" w:rsidP="00C2355B">
      <w:pPr>
        <w:spacing w:before="0" w:after="0" w:line="276" w:lineRule="auto"/>
        <w:ind w:left="992" w:firstLine="424"/>
        <w:rPr>
          <w:rFonts w:ascii="Times New Roman" w:hAnsi="Times New Roman" w:cs="Times New Roman"/>
          <w:sz w:val="24"/>
          <w:szCs w:val="24"/>
        </w:rPr>
      </w:pPr>
    </w:p>
    <w:p w:rsidR="00A421BB" w:rsidRPr="009344AB" w:rsidRDefault="00F257FC" w:rsidP="00521B7C">
      <w:pPr>
        <w:spacing w:before="0" w:after="0"/>
        <w:ind w:left="284" w:firstLine="11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</w:t>
      </w:r>
      <w:r w:rsidRPr="00F257FC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57F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257F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a = 4, b = 3, </w:t>
      </w:r>
      <w:r>
        <w:rPr>
          <w:rFonts w:ascii="Times New Roman" w:hAnsi="Times New Roman" w:cs="Times New Roman"/>
          <w:sz w:val="24"/>
          <w:szCs w:val="24"/>
        </w:rPr>
        <w:t xml:space="preserve">e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e>
        </m:rad>
      </m:oMath>
    </w:p>
    <w:p w:rsidR="008A3DA4" w:rsidRPr="00423BDC" w:rsidRDefault="008A3DA4" w:rsidP="004C58C4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FE487E" w:rsidRPr="007A5344" w:rsidRDefault="00FE487E" w:rsidP="007A5344">
      <w:pPr>
        <w:pStyle w:val="Odstavecseseznamem"/>
        <w:spacing w:line="240" w:lineRule="auto"/>
        <w:ind w:left="630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7A5344" w:rsidRPr="004C58C4" w:rsidRDefault="007A5344" w:rsidP="004C58C4">
      <w:pPr>
        <w:pStyle w:val="Odstavecseseznamem"/>
        <w:numPr>
          <w:ilvl w:val="0"/>
          <w:numId w:val="44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4C58C4">
        <w:rPr>
          <w:rFonts w:ascii="Times New Roman" w:hAnsi="Times New Roman" w:cs="Times New Roman"/>
          <w:color w:val="024595"/>
          <w:sz w:val="24"/>
          <w:szCs w:val="24"/>
        </w:rPr>
        <w:t>Napište středovou rovnici elipsy</w:t>
      </w:r>
      <w:r w:rsidRPr="004C58C4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 </w:t>
      </w:r>
      <w:r w:rsidRPr="004C58C4">
        <w:rPr>
          <w:rFonts w:ascii="Times New Roman" w:hAnsi="Times New Roman" w:cs="Times New Roman"/>
          <w:color w:val="024595"/>
          <w:sz w:val="24"/>
          <w:szCs w:val="24"/>
        </w:rPr>
        <w:t>se středem S[0; 0], je-li dáno F[4; 0], a = 6</w:t>
      </w:r>
      <w:r w:rsidRPr="004C58C4">
        <w:rPr>
          <w:rFonts w:ascii="Times New Roman" w:eastAsiaTheme="minorEastAsia" w:hAnsi="Times New Roman" w:cs="Times New Roman"/>
          <w:color w:val="024595"/>
          <w:sz w:val="24"/>
          <w:szCs w:val="24"/>
        </w:rPr>
        <w:t>.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DE7C13" w:rsidRDefault="00DE7C13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</w:t>
      </w:r>
      <w:r w:rsidR="007A5344">
        <w:rPr>
          <w:rFonts w:ascii="Times New Roman" w:hAnsi="Times New Roman" w:cs="Times New Roman"/>
          <w:sz w:val="24"/>
          <w:szCs w:val="24"/>
        </w:rPr>
        <w:t>elipsy</w:t>
      </w:r>
      <w:r>
        <w:rPr>
          <w:rFonts w:ascii="Times New Roman" w:hAnsi="Times New Roman" w:cs="Times New Roman"/>
          <w:sz w:val="24"/>
          <w:szCs w:val="24"/>
        </w:rPr>
        <w:t xml:space="preserve"> se středem v bodě S</w:t>
      </w:r>
      <w:r w:rsidRPr="00DE7C13">
        <w:rPr>
          <w:rFonts w:ascii="Times New Roman" w:hAnsi="Times New Roman" w:cs="Times New Roman"/>
          <w:sz w:val="24"/>
          <w:szCs w:val="24"/>
        </w:rPr>
        <w:t>[</w:t>
      </w:r>
      <w:r w:rsidR="007A5344"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 xml:space="preserve">; </w:t>
      </w:r>
      <w:r w:rsidR="007A5344">
        <w:rPr>
          <w:rFonts w:ascii="Times New Roman" w:hAnsi="Times New Roman" w:cs="Times New Roman"/>
          <w:sz w:val="24"/>
          <w:szCs w:val="24"/>
        </w:rPr>
        <w:t>0</w:t>
      </w:r>
      <w:r w:rsidRPr="00DE7C13">
        <w:rPr>
          <w:rFonts w:ascii="Times New Roman" w:hAnsi="Times New Roman" w:cs="Times New Roman"/>
          <w:sz w:val="24"/>
          <w:szCs w:val="24"/>
        </w:rPr>
        <w:t>]</w:t>
      </w:r>
      <w:r w:rsidR="007A5344">
        <w:rPr>
          <w:rFonts w:ascii="Times New Roman" w:hAnsi="Times New Roman" w:cs="Times New Roman"/>
          <w:sz w:val="24"/>
          <w:szCs w:val="24"/>
        </w:rPr>
        <w:t>, je-li hlavní osa o = x,</w:t>
      </w:r>
      <w:r>
        <w:rPr>
          <w:rFonts w:ascii="Times New Roman" w:hAnsi="Times New Roman" w:cs="Times New Roman"/>
          <w:sz w:val="24"/>
          <w:szCs w:val="24"/>
        </w:rPr>
        <w:t xml:space="preserve"> má rovnici:</w:t>
      </w:r>
    </w:p>
    <w:p w:rsidR="00DE7C13" w:rsidRDefault="003D094E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861BCB">
        <w:rPr>
          <w:rFonts w:ascii="Times New Roman" w:hAnsi="Times New Roman" w:cs="Times New Roman"/>
          <w:sz w:val="24"/>
          <w:szCs w:val="24"/>
        </w:rPr>
        <w:t>+</w:t>
      </w:r>
      <w:r w:rsidR="00E45D32">
        <w:rPr>
          <w:rFonts w:ascii="Times New Roman" w:hAnsi="Times New Roman" w:cs="Times New Roman"/>
          <w:sz w:val="24"/>
          <w:szCs w:val="24"/>
        </w:rPr>
        <w:t xml:space="preserve"> </w:t>
      </w:r>
      <w:r w:rsidR="00861BCB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262169">
        <w:rPr>
          <w:rFonts w:ascii="Times New Roman" w:hAnsi="Times New Roman" w:cs="Times New Roman"/>
          <w:sz w:val="24"/>
          <w:szCs w:val="24"/>
        </w:rPr>
        <w:t xml:space="preserve"> = 1</w:t>
      </w:r>
      <w:r w:rsidR="00DE7C13">
        <w:rPr>
          <w:rFonts w:ascii="Times New Roman" w:hAnsi="Times New Roman" w:cs="Times New Roman"/>
          <w:sz w:val="24"/>
          <w:szCs w:val="24"/>
        </w:rPr>
        <w:t xml:space="preserve">, kde </w:t>
      </w:r>
      <w:r w:rsidR="007A5344">
        <w:rPr>
          <w:rFonts w:ascii="Times New Roman" w:hAnsi="Times New Roman" w:cs="Times New Roman"/>
          <w:sz w:val="24"/>
          <w:szCs w:val="24"/>
        </w:rPr>
        <w:t>a</w:t>
      </w:r>
      <w:r w:rsidR="00DE7C13">
        <w:rPr>
          <w:rFonts w:ascii="Times New Roman" w:hAnsi="Times New Roman" w:cs="Times New Roman"/>
          <w:sz w:val="24"/>
          <w:szCs w:val="24"/>
        </w:rPr>
        <w:t xml:space="preserve"> je</w:t>
      </w:r>
      <w:r w:rsidR="007A5344">
        <w:rPr>
          <w:rFonts w:ascii="Times New Roman" w:hAnsi="Times New Roman" w:cs="Times New Roman"/>
          <w:sz w:val="24"/>
          <w:szCs w:val="24"/>
        </w:rPr>
        <w:t xml:space="preserve"> hlavní poloosa elipsy, b vedlejší poloosa elipsy</w:t>
      </w:r>
      <w:r w:rsidR="00DE7C13">
        <w:rPr>
          <w:rFonts w:ascii="Times New Roman" w:hAnsi="Times New Roman" w:cs="Times New Roman"/>
          <w:sz w:val="24"/>
          <w:szCs w:val="24"/>
        </w:rPr>
        <w:t xml:space="preserve">. </w:t>
      </w:r>
      <w:r w:rsidR="007A5344">
        <w:rPr>
          <w:rFonts w:ascii="Times New Roman" w:hAnsi="Times New Roman" w:cs="Times New Roman"/>
          <w:sz w:val="24"/>
          <w:szCs w:val="24"/>
        </w:rPr>
        <w:t>Hlavní poloosa a leží na ose x, vzdálenost středu S a ohniska F je excentricita e. Platí vztah:  a</w:t>
      </w:r>
      <w:r w:rsidR="007A5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A5344">
        <w:rPr>
          <w:rFonts w:ascii="Times New Roman" w:hAnsi="Times New Roman" w:cs="Times New Roman"/>
          <w:sz w:val="24"/>
          <w:szCs w:val="24"/>
        </w:rPr>
        <w:t xml:space="preserve"> = b</w:t>
      </w:r>
      <w:r w:rsidR="007A5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A5344">
        <w:rPr>
          <w:rFonts w:ascii="Times New Roman" w:hAnsi="Times New Roman" w:cs="Times New Roman"/>
          <w:sz w:val="24"/>
          <w:szCs w:val="24"/>
        </w:rPr>
        <w:t xml:space="preserve"> + e</w:t>
      </w:r>
      <w:r w:rsidR="007A5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A5344">
        <w:rPr>
          <w:rFonts w:ascii="Times New Roman" w:hAnsi="Times New Roman" w:cs="Times New Roman"/>
          <w:sz w:val="24"/>
          <w:szCs w:val="24"/>
        </w:rPr>
        <w:t>.</w:t>
      </w:r>
    </w:p>
    <w:p w:rsidR="007A5344" w:rsidRDefault="007A5344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A5344" w:rsidRDefault="007A5344" w:rsidP="00CB50FD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 w:rsidRPr="007A5344">
        <w:rPr>
          <w:rFonts w:ascii="Times New Roman" w:hAnsi="Times New Roman" w:cs="Times New Roman"/>
          <w:sz w:val="24"/>
          <w:szCs w:val="24"/>
        </w:rPr>
        <w:t>F[4; 0]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e = 4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+ 4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7A5344" w:rsidRDefault="007A5344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36  = 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+ 16</w:t>
      </w:r>
    </w:p>
    <w:p w:rsidR="00321AFD" w:rsidRPr="00321AFD" w:rsidRDefault="00321AFD" w:rsidP="00CB50F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 36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16 </w:t>
      </w:r>
    </w:p>
    <w:p w:rsidR="00321AFD" w:rsidRDefault="00321AFD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21AFD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proofErr w:type="gramEnd"/>
    </w:p>
    <w:p w:rsidR="00321AFD" w:rsidRDefault="00321AFD" w:rsidP="00DE7C13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  =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  <w:proofErr w:type="gramEnd"/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</w:p>
    <w:p w:rsidR="0033451F" w:rsidRDefault="00321AFD" w:rsidP="00DE7C13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F7571" w:rsidRDefault="0033451F" w:rsidP="007A5344">
      <w:pPr>
        <w:spacing w:before="0" w:after="0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elipsy: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="00321AFD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="00321AFD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FB4F6C" w:rsidRPr="0033451F" w:rsidRDefault="008F7571" w:rsidP="0033451F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321AFD" w:rsidRPr="00D07454" w:rsidRDefault="00321AFD" w:rsidP="00D07454">
      <w:pPr>
        <w:pStyle w:val="Odstavecseseznamem"/>
        <w:numPr>
          <w:ilvl w:val="0"/>
          <w:numId w:val="44"/>
        </w:numPr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D07454">
        <w:rPr>
          <w:rFonts w:ascii="Times New Roman" w:hAnsi="Times New Roman" w:cs="Times New Roman"/>
          <w:color w:val="024595"/>
          <w:sz w:val="24"/>
          <w:szCs w:val="24"/>
        </w:rPr>
        <w:t>Napište středovou rovnici elipsy</w:t>
      </w:r>
      <w:r w:rsidRPr="00D07454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 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>se středem S[0; 0] a bodem L[2; -1], a = 5, o</w:t>
      </w:r>
      <w:r w:rsidRPr="00D07454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 xml:space="preserve">1 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 xml:space="preserve"> = x.</w:t>
      </w:r>
    </w:p>
    <w:p w:rsidR="00321AFD" w:rsidRDefault="00321AFD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321AFD">
        <w:rPr>
          <w:rFonts w:ascii="Times New Roman" w:hAnsi="Times New Roman" w:cs="Times New Roman"/>
          <w:sz w:val="24"/>
          <w:szCs w:val="24"/>
        </w:rPr>
        <w:t>Středová rovnice elipsy se středem v bodě S[0; 0], je-li hlavní osa o = x, má rovnici:</w:t>
      </w:r>
    </w:p>
    <w:p w:rsidR="00321AFD" w:rsidRDefault="003D094E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262169">
        <w:rPr>
          <w:rFonts w:ascii="Times New Roman" w:hAnsi="Times New Roman" w:cs="Times New Roman"/>
          <w:sz w:val="24"/>
          <w:szCs w:val="24"/>
        </w:rPr>
        <w:t>+</w:t>
      </w:r>
      <w:r w:rsidR="00E45D32">
        <w:rPr>
          <w:rFonts w:ascii="Times New Roman" w:hAnsi="Times New Roman" w:cs="Times New Roman"/>
          <w:sz w:val="24"/>
          <w:szCs w:val="24"/>
        </w:rPr>
        <w:t xml:space="preserve"> </w:t>
      </w:r>
      <w:r w:rsidR="00262169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262169">
        <w:rPr>
          <w:rFonts w:ascii="Times New Roman" w:hAnsi="Times New Roman" w:cs="Times New Roman"/>
          <w:sz w:val="24"/>
          <w:szCs w:val="24"/>
        </w:rPr>
        <w:t xml:space="preserve"> = 1</w:t>
      </w:r>
      <w:r w:rsidR="00321AFD" w:rsidRPr="00321AFD">
        <w:rPr>
          <w:rFonts w:ascii="Times New Roman" w:hAnsi="Times New Roman" w:cs="Times New Roman"/>
          <w:sz w:val="24"/>
          <w:szCs w:val="24"/>
        </w:rPr>
        <w:t xml:space="preserve">, kde a je hlavní poloosa elipsy, b vedlejší poloosa elipsy. </w:t>
      </w:r>
    </w:p>
    <w:p w:rsidR="00321AFD" w:rsidRDefault="00321AFD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Hlavní poloosa a leží na ose x. Leží-li bod na elipse, vyhovují jeho souřadnice rovnici elipsy.</w:t>
      </w:r>
    </w:p>
    <w:p w:rsidR="00321AFD" w:rsidRDefault="003D094E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321AFD" w:rsidRPr="00321AFD">
        <w:rPr>
          <w:rFonts w:ascii="Times New Roman" w:hAnsi="Times New Roman" w:cs="Times New Roman"/>
          <w:sz w:val="24"/>
          <w:szCs w:val="24"/>
        </w:rPr>
        <w:t xml:space="preserve"> +</w:t>
      </w:r>
      <w:r w:rsidR="00C2355B">
        <w:rPr>
          <w:rFonts w:ascii="Times New Roman" w:hAnsi="Times New Roman" w:cs="Times New Roman"/>
          <w:sz w:val="24"/>
          <w:szCs w:val="24"/>
        </w:rPr>
        <w:t xml:space="preserve"> </w:t>
      </w:r>
      <w:r w:rsidR="00321AFD" w:rsidRPr="00321AF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321AFD" w:rsidRPr="00321AFD">
        <w:rPr>
          <w:rFonts w:ascii="Times New Roman" w:hAnsi="Times New Roman" w:cs="Times New Roman"/>
          <w:sz w:val="24"/>
          <w:szCs w:val="24"/>
        </w:rPr>
        <w:t xml:space="preserve"> = 1</w:t>
      </w:r>
      <w:r w:rsidR="00321AFD">
        <w:rPr>
          <w:rFonts w:ascii="Times New Roman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→ </m:t>
        </m:r>
      </m:oMath>
      <w:r w:rsidR="00321AFD">
        <w:rPr>
          <w:rFonts w:ascii="Times New Roman" w:hAnsi="Times New Roman" w:cs="Times New Roman"/>
          <w:sz w:val="24"/>
          <w:szCs w:val="24"/>
        </w:rPr>
        <w:t xml:space="preserve">    dosadíme souřadnice bodu L: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321AFD" w:rsidRPr="00321AFD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321AFD" w:rsidRPr="00321AFD">
        <w:rPr>
          <w:rFonts w:ascii="Times New Roman" w:hAnsi="Times New Roman" w:cs="Times New Roman"/>
          <w:sz w:val="24"/>
          <w:szCs w:val="24"/>
        </w:rPr>
        <w:t xml:space="preserve"> = 1</w:t>
      </w:r>
      <w:r w:rsidR="00321A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21AFD" w:rsidRDefault="0033451F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4b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+ 25 = 25b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3451F" w:rsidRDefault="0033451F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</w:t>
      </w:r>
      <w:r w:rsidRPr="0033451F">
        <w:rPr>
          <w:rFonts w:ascii="Times New Roman" w:hAnsi="Times New Roman" w:cs="Times New Roman"/>
          <w:sz w:val="24"/>
          <w:szCs w:val="24"/>
        </w:rPr>
        <w:t xml:space="preserve"> 25 = </w:t>
      </w:r>
      <w:r>
        <w:rPr>
          <w:rFonts w:ascii="Times New Roman" w:hAnsi="Times New Roman" w:cs="Times New Roman"/>
          <w:sz w:val="24"/>
          <w:szCs w:val="24"/>
        </w:rPr>
        <w:t>21b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3451F" w:rsidRDefault="0033451F" w:rsidP="0033451F">
      <w:pPr>
        <w:spacing w:before="0" w:after="0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  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Pr="00321AFD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</m:t>
                </m:r>
              </m:den>
            </m:f>
          </m:den>
        </m:f>
      </m:oMath>
      <w:r w:rsidRPr="00321AFD">
        <w:rPr>
          <w:rFonts w:ascii="Times New Roman" w:hAnsi="Times New Roman" w:cs="Times New Roman"/>
          <w:sz w:val="24"/>
          <w:szCs w:val="24"/>
        </w:rPr>
        <w:t xml:space="preserve"> </w:t>
      </w:r>
      <w:r w:rsidR="00142479">
        <w:rPr>
          <w:rFonts w:ascii="Times New Roman" w:hAnsi="Times New Roman" w:cs="Times New Roman"/>
          <w:sz w:val="24"/>
          <w:szCs w:val="24"/>
        </w:rPr>
        <w:t xml:space="preserve"> </w:t>
      </w:r>
      <w:r w:rsidRPr="00321AFD">
        <w:rPr>
          <w:rFonts w:ascii="Times New Roman" w:hAnsi="Times New Roman" w:cs="Times New Roman"/>
          <w:sz w:val="24"/>
          <w:szCs w:val="24"/>
        </w:rPr>
        <w:t>= 1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1</w:t>
      </w:r>
    </w:p>
    <w:p w:rsidR="0033451F" w:rsidRPr="0033451F" w:rsidRDefault="0033451F" w:rsidP="00321AFD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elipsy: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1</w:t>
      </w:r>
    </w:p>
    <w:p w:rsidR="0020213A" w:rsidRDefault="0020213A">
      <w:pPr>
        <w:spacing w:before="0"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C7BFB" w:rsidRPr="00D07454" w:rsidRDefault="00BC7BFB" w:rsidP="00D07454">
      <w:pPr>
        <w:pStyle w:val="Odstavecseseznamem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D07454">
        <w:rPr>
          <w:rFonts w:ascii="Times New Roman" w:hAnsi="Times New Roman" w:cs="Times New Roman"/>
          <w:color w:val="024595"/>
          <w:sz w:val="24"/>
          <w:szCs w:val="24"/>
        </w:rPr>
        <w:lastRenderedPageBreak/>
        <w:t>Napište středovou rovnici elipsy</w:t>
      </w:r>
      <w:r w:rsidRPr="00D07454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 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>se středem S[</w:t>
      </w:r>
      <w:r w:rsidR="004626D9" w:rsidRPr="00D07454">
        <w:rPr>
          <w:rFonts w:ascii="Times New Roman" w:hAnsi="Times New Roman" w:cs="Times New Roman"/>
          <w:color w:val="024595"/>
          <w:sz w:val="24"/>
          <w:szCs w:val="24"/>
        </w:rPr>
        <w:t>0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>; -</w:t>
      </w:r>
      <w:r w:rsidR="004626D9" w:rsidRPr="00D07454">
        <w:rPr>
          <w:rFonts w:ascii="Times New Roman" w:hAnsi="Times New Roman" w:cs="Times New Roman"/>
          <w:color w:val="024595"/>
          <w:sz w:val="24"/>
          <w:szCs w:val="24"/>
        </w:rPr>
        <w:t>3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 xml:space="preserve">] a bodem </w:t>
      </w:r>
      <w:r w:rsidR="004626D9" w:rsidRPr="00D07454">
        <w:rPr>
          <w:rFonts w:ascii="Times New Roman" w:hAnsi="Times New Roman" w:cs="Times New Roman"/>
          <w:color w:val="024595"/>
          <w:sz w:val="24"/>
          <w:szCs w:val="24"/>
        </w:rPr>
        <w:t>K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>[-</w:t>
      </w:r>
      <w:r w:rsidR="004626D9" w:rsidRPr="00D07454">
        <w:rPr>
          <w:rFonts w:ascii="Times New Roman" w:hAnsi="Times New Roman" w:cs="Times New Roman"/>
          <w:color w:val="024595"/>
          <w:sz w:val="24"/>
          <w:szCs w:val="24"/>
        </w:rPr>
        <w:t>1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 xml:space="preserve">; 1], a = </w:t>
      </w:r>
      <w:r w:rsidR="004626D9" w:rsidRPr="00D07454">
        <w:rPr>
          <w:rFonts w:ascii="Times New Roman" w:hAnsi="Times New Roman" w:cs="Times New Roman"/>
          <w:color w:val="024595"/>
          <w:sz w:val="24"/>
          <w:szCs w:val="24"/>
        </w:rPr>
        <w:t>5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>, o</w:t>
      </w:r>
      <w:r w:rsidRPr="00D07454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1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 xml:space="preserve"> je rovnoběžná s y.</w:t>
      </w:r>
    </w:p>
    <w:p w:rsidR="00142479" w:rsidRDefault="00142479" w:rsidP="0014247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42479">
        <w:rPr>
          <w:rFonts w:ascii="Times New Roman" w:hAnsi="Times New Roman" w:cs="Times New Roman"/>
          <w:sz w:val="24"/>
          <w:szCs w:val="24"/>
        </w:rPr>
        <w:t>Středová rovnice elipsy se středem v bodě S[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42479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42479">
        <w:rPr>
          <w:rFonts w:ascii="Times New Roman" w:hAnsi="Times New Roman" w:cs="Times New Roman"/>
          <w:sz w:val="24"/>
          <w:szCs w:val="24"/>
        </w:rPr>
        <w:t xml:space="preserve">], je-li hlavní osa o </w:t>
      </w:r>
      <w:r>
        <w:rPr>
          <w:rFonts w:ascii="Times New Roman" w:hAnsi="Times New Roman" w:cs="Times New Roman"/>
          <w:sz w:val="24"/>
          <w:szCs w:val="24"/>
        </w:rPr>
        <w:t>rovnoběžná s osou y</w:t>
      </w:r>
      <w:r w:rsidRPr="00142479">
        <w:rPr>
          <w:rFonts w:ascii="Times New Roman" w:hAnsi="Times New Roman" w:cs="Times New Roman"/>
          <w:sz w:val="24"/>
          <w:szCs w:val="24"/>
        </w:rPr>
        <w:t>, má rovnici: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C2355B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C2355B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Pr="00142479">
        <w:rPr>
          <w:rFonts w:ascii="Times New Roman" w:hAnsi="Times New Roman" w:cs="Times New Roman"/>
          <w:sz w:val="24"/>
          <w:szCs w:val="24"/>
        </w:rPr>
        <w:t xml:space="preserve">, kde a je hlavní poloosa elipsy, b vedlejší poloosa elipsy. </w:t>
      </w:r>
    </w:p>
    <w:p w:rsidR="00142479" w:rsidRDefault="00142479" w:rsidP="00142479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Leží-li bod na elipse, vyhovují jeho souřadnice rovnici elipsy.</w:t>
      </w:r>
    </w:p>
    <w:p w:rsidR="00142479" w:rsidRDefault="003D094E" w:rsidP="00142479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+ 3)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 = 1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(1 + 3)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626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= 1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="0014247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626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42479">
        <w:rPr>
          <w:rFonts w:ascii="Times New Roman" w:eastAsiaTheme="minorEastAsia" w:hAnsi="Times New Roman" w:cs="Times New Roman"/>
          <w:sz w:val="24"/>
          <w:szCs w:val="24"/>
        </w:rPr>
        <w:t>= 1</w:t>
      </w:r>
      <w:r w:rsidR="004626D9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="004626D9">
        <w:rPr>
          <w:rFonts w:ascii="Times New Roman" w:eastAsiaTheme="minorEastAsia" w:hAnsi="Times New Roman" w:cs="Times New Roman"/>
          <w:sz w:val="24"/>
          <w:szCs w:val="24"/>
        </w:rPr>
        <w:t xml:space="preserve">      25 + 16b</w:t>
      </w:r>
      <w:r w:rsidR="004626D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4626D9">
        <w:rPr>
          <w:rFonts w:ascii="Times New Roman" w:eastAsiaTheme="minorEastAsia" w:hAnsi="Times New Roman" w:cs="Times New Roman"/>
          <w:sz w:val="24"/>
          <w:szCs w:val="24"/>
        </w:rPr>
        <w:t xml:space="preserve"> = 25b</w:t>
      </w:r>
      <w:r w:rsidR="004626D9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4626D9" w:rsidRDefault="004626D9" w:rsidP="00142479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9b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25</w:t>
      </w:r>
    </w:p>
    <w:p w:rsidR="0038257B" w:rsidRPr="004626D9" w:rsidRDefault="004626D9" w:rsidP="004626D9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den>
            </m:f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+ 3)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= 1</w:t>
      </w:r>
    </w:p>
    <w:p w:rsidR="004626D9" w:rsidRPr="0033451F" w:rsidRDefault="004626D9" w:rsidP="004626D9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elipsy: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(y+3)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= 1</w:t>
      </w:r>
    </w:p>
    <w:p w:rsidR="00142479" w:rsidRPr="00D07454" w:rsidRDefault="00142479" w:rsidP="00D074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7454" w:rsidRPr="00D07454" w:rsidRDefault="00D07454" w:rsidP="00D07454">
      <w:pPr>
        <w:pStyle w:val="Odstavecseseznamem"/>
        <w:numPr>
          <w:ilvl w:val="0"/>
          <w:numId w:val="44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D07454">
        <w:rPr>
          <w:rFonts w:ascii="Times New Roman" w:hAnsi="Times New Roman" w:cs="Times New Roman"/>
          <w:color w:val="024595"/>
          <w:sz w:val="24"/>
          <w:szCs w:val="24"/>
        </w:rPr>
        <w:t>Určete souřadnice středu, délky poloos a excentricitu elipsy:</w:t>
      </w:r>
      <w:r w:rsidRPr="00D07454">
        <w:rPr>
          <w:rFonts w:ascii="Times New Roman" w:hAnsi="Times New Roman" w:cs="Times New Roman"/>
          <w:color w:val="024595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 5)</m:t>
                </m:r>
              </m:e>
              <m:sup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color w:val="024595"/>
            <w:sz w:val="24"/>
            <w:szCs w:val="24"/>
          </w:rPr>
          <m:t xml:space="preserve">  </m:t>
        </m:r>
      </m:oMath>
      <w:r w:rsidR="00262169" w:rsidRPr="00741500">
        <w:rPr>
          <w:rFonts w:ascii="Times New Roman" w:eastAsiaTheme="minorEastAsia" w:hAnsi="Times New Roman" w:cs="Times New Roman"/>
          <w:color w:val="024595"/>
          <w:sz w:val="24"/>
          <w:szCs w:val="24"/>
        </w:rPr>
        <w:t>+</w:t>
      </w:r>
      <m:oMath>
        <m:r>
          <w:rPr>
            <w:rFonts w:ascii="Cambria Math" w:eastAsiaTheme="minorEastAsia" w:hAnsi="Cambria Math" w:cs="Times New Roman"/>
            <w:color w:val="024595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 1)</m:t>
                </m:r>
              </m:e>
              <m:sup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9</m:t>
            </m:r>
          </m:den>
        </m:f>
      </m:oMath>
      <w:r w:rsidR="00262169" w:rsidRPr="00741500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= 1</w:t>
      </w:r>
      <w:r w:rsidRPr="00741500">
        <w:rPr>
          <w:rFonts w:ascii="Times New Roman" w:eastAsiaTheme="minorEastAsia" w:hAnsi="Times New Roman" w:cs="Times New Roman"/>
          <w:color w:val="024595"/>
          <w:sz w:val="24"/>
          <w:szCs w:val="24"/>
        </w:rPr>
        <w:t>.</w:t>
      </w:r>
    </w:p>
    <w:p w:rsidR="00F257FC" w:rsidRDefault="00F257FC" w:rsidP="00F257FC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57FC">
        <w:rPr>
          <w:rFonts w:ascii="Times New Roman" w:hAnsi="Times New Roman" w:cs="Times New Roman"/>
          <w:sz w:val="24"/>
          <w:szCs w:val="24"/>
        </w:rPr>
        <w:t xml:space="preserve">Středová rovnice elipsy se středem v bodě S[m; n], je-li hlavní osa o rovnoběžná s osou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257FC">
        <w:rPr>
          <w:rFonts w:ascii="Times New Roman" w:hAnsi="Times New Roman" w:cs="Times New Roman"/>
          <w:sz w:val="24"/>
          <w:szCs w:val="24"/>
        </w:rPr>
        <w:t xml:space="preserve">, má rovnici:  </w:t>
      </w:r>
      <w:r w:rsidR="00A26403" w:rsidRPr="00F257F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</m:oMath>
      <w:r w:rsidR="00A26403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(y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A26403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bookmarkStart w:id="0" w:name="_GoBack"/>
      <w:bookmarkEnd w:id="0"/>
      <w:r w:rsidRPr="00F257FC">
        <w:rPr>
          <w:rFonts w:ascii="Times New Roman" w:hAnsi="Times New Roman" w:cs="Times New Roman"/>
          <w:sz w:val="24"/>
          <w:szCs w:val="24"/>
        </w:rPr>
        <w:t xml:space="preserve">, kde a je hlavní poloosa elipsy, b vedlejší poloosa elipsy. </w:t>
      </w:r>
    </w:p>
    <w:p w:rsidR="00F257FC" w:rsidRDefault="00F257FC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Hlavní poloosa </w:t>
      </w:r>
      <w:r w:rsidR="00C056B9">
        <w:rPr>
          <w:rFonts w:ascii="Times New Roman" w:hAnsi="Times New Roman" w:cs="Times New Roman"/>
          <w:sz w:val="24"/>
          <w:szCs w:val="24"/>
        </w:rPr>
        <w:t>je rovnoběžná s osou</w:t>
      </w:r>
      <w:r>
        <w:rPr>
          <w:rFonts w:ascii="Times New Roman" w:hAnsi="Times New Roman" w:cs="Times New Roman"/>
          <w:sz w:val="24"/>
          <w:szCs w:val="24"/>
        </w:rPr>
        <w:t xml:space="preserve"> x, vzdálenost středu S a ohniska F je excentricita e.</w:t>
      </w:r>
    </w:p>
    <w:p w:rsidR="00F257FC" w:rsidRDefault="00F257FC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Platí vztah: 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57FC" w:rsidRDefault="00F257FC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57FC" w:rsidRDefault="00F257FC" w:rsidP="00F257FC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257FC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57F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257F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16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 = 4, 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9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b = 3,</w:t>
      </w:r>
    </w:p>
    <w:p w:rsidR="00F257FC" w:rsidRDefault="00F257FC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16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9 = 7</w:t>
      </w:r>
    </w:p>
    <w:p w:rsidR="00F257FC" w:rsidRPr="00F257FC" w:rsidRDefault="00F257FC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e>
        </m:rad>
      </m:oMath>
    </w:p>
    <w:p w:rsidR="00F257FC" w:rsidRDefault="00F257FC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57FC" w:rsidRPr="00F257FC" w:rsidRDefault="00F257FC" w:rsidP="00F257FC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E5203" w:rsidRPr="000E5203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0E5203" w:rsidRPr="00AB0CB5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AB0CB5" w:rsidRP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B0CB5" w:rsidRP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B0CB5" w:rsidRDefault="00AB0CB5" w:rsidP="00AB0CB5">
      <w:pPr>
        <w:spacing w:after="0"/>
        <w:ind w:left="284" w:hanging="284"/>
      </w:pP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55B" w:rsidRDefault="00C2355B" w:rsidP="00CA6778">
      <w:pPr>
        <w:spacing w:before="0" w:after="0"/>
      </w:pPr>
      <w:r>
        <w:separator/>
      </w:r>
    </w:p>
  </w:endnote>
  <w:endnote w:type="continuationSeparator" w:id="0">
    <w:p w:rsidR="00C2355B" w:rsidRDefault="00C2355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55B" w:rsidRPr="0015164B" w:rsidRDefault="00C2355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C2355B" w:rsidRPr="0015164B" w:rsidRDefault="00C2355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2355B" w:rsidRPr="0015164B" w:rsidRDefault="00C2355B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55B" w:rsidRDefault="00C2355B" w:rsidP="00CA6778">
      <w:pPr>
        <w:spacing w:before="0" w:after="0"/>
      </w:pPr>
      <w:r>
        <w:separator/>
      </w:r>
    </w:p>
  </w:footnote>
  <w:footnote w:type="continuationSeparator" w:id="0">
    <w:p w:rsidR="00C2355B" w:rsidRDefault="00C2355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8385F"/>
    <w:multiLevelType w:val="hybridMultilevel"/>
    <w:tmpl w:val="99D4BE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B33707"/>
    <w:multiLevelType w:val="hybridMultilevel"/>
    <w:tmpl w:val="2F787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16"/>
  </w:num>
  <w:num w:numId="4">
    <w:abstractNumId w:val="23"/>
  </w:num>
  <w:num w:numId="5">
    <w:abstractNumId w:val="41"/>
  </w:num>
  <w:num w:numId="6">
    <w:abstractNumId w:val="39"/>
  </w:num>
  <w:num w:numId="7">
    <w:abstractNumId w:val="20"/>
  </w:num>
  <w:num w:numId="8">
    <w:abstractNumId w:val="1"/>
  </w:num>
  <w:num w:numId="9">
    <w:abstractNumId w:val="42"/>
  </w:num>
  <w:num w:numId="10">
    <w:abstractNumId w:val="29"/>
  </w:num>
  <w:num w:numId="11">
    <w:abstractNumId w:val="30"/>
  </w:num>
  <w:num w:numId="12">
    <w:abstractNumId w:val="25"/>
  </w:num>
  <w:num w:numId="13">
    <w:abstractNumId w:val="6"/>
  </w:num>
  <w:num w:numId="14">
    <w:abstractNumId w:val="11"/>
  </w:num>
  <w:num w:numId="15">
    <w:abstractNumId w:val="35"/>
  </w:num>
  <w:num w:numId="16">
    <w:abstractNumId w:val="5"/>
  </w:num>
  <w:num w:numId="17">
    <w:abstractNumId w:val="18"/>
  </w:num>
  <w:num w:numId="18">
    <w:abstractNumId w:val="19"/>
  </w:num>
  <w:num w:numId="19">
    <w:abstractNumId w:val="7"/>
  </w:num>
  <w:num w:numId="20">
    <w:abstractNumId w:val="3"/>
  </w:num>
  <w:num w:numId="21">
    <w:abstractNumId w:val="0"/>
  </w:num>
  <w:num w:numId="22">
    <w:abstractNumId w:val="26"/>
  </w:num>
  <w:num w:numId="23">
    <w:abstractNumId w:val="33"/>
  </w:num>
  <w:num w:numId="24">
    <w:abstractNumId w:val="31"/>
  </w:num>
  <w:num w:numId="25">
    <w:abstractNumId w:val="40"/>
  </w:num>
  <w:num w:numId="26">
    <w:abstractNumId w:val="2"/>
  </w:num>
  <w:num w:numId="27">
    <w:abstractNumId w:val="15"/>
  </w:num>
  <w:num w:numId="28">
    <w:abstractNumId w:val="34"/>
  </w:num>
  <w:num w:numId="29">
    <w:abstractNumId w:val="12"/>
  </w:num>
  <w:num w:numId="30">
    <w:abstractNumId w:val="28"/>
  </w:num>
  <w:num w:numId="31">
    <w:abstractNumId w:val="38"/>
  </w:num>
  <w:num w:numId="32">
    <w:abstractNumId w:val="32"/>
  </w:num>
  <w:num w:numId="33">
    <w:abstractNumId w:val="4"/>
  </w:num>
  <w:num w:numId="34">
    <w:abstractNumId w:val="13"/>
  </w:num>
  <w:num w:numId="35">
    <w:abstractNumId w:val="10"/>
  </w:num>
  <w:num w:numId="36">
    <w:abstractNumId w:val="9"/>
  </w:num>
  <w:num w:numId="37">
    <w:abstractNumId w:val="36"/>
  </w:num>
  <w:num w:numId="38">
    <w:abstractNumId w:val="27"/>
  </w:num>
  <w:num w:numId="39">
    <w:abstractNumId w:val="21"/>
  </w:num>
  <w:num w:numId="40">
    <w:abstractNumId w:val="17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8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81E93"/>
    <w:rsid w:val="00084AD2"/>
    <w:rsid w:val="000915DF"/>
    <w:rsid w:val="00096CFF"/>
    <w:rsid w:val="000A018C"/>
    <w:rsid w:val="000A1F62"/>
    <w:rsid w:val="000B0524"/>
    <w:rsid w:val="000B7617"/>
    <w:rsid w:val="000C3637"/>
    <w:rsid w:val="000E0CD5"/>
    <w:rsid w:val="000E5203"/>
    <w:rsid w:val="000E663C"/>
    <w:rsid w:val="000E6907"/>
    <w:rsid w:val="0010440B"/>
    <w:rsid w:val="00132707"/>
    <w:rsid w:val="00140D1E"/>
    <w:rsid w:val="00142479"/>
    <w:rsid w:val="0015164B"/>
    <w:rsid w:val="0017080B"/>
    <w:rsid w:val="001B06AE"/>
    <w:rsid w:val="001C1E50"/>
    <w:rsid w:val="001D2A56"/>
    <w:rsid w:val="001E2604"/>
    <w:rsid w:val="001F6B57"/>
    <w:rsid w:val="002010BD"/>
    <w:rsid w:val="0020213A"/>
    <w:rsid w:val="00214EB6"/>
    <w:rsid w:val="00235DCF"/>
    <w:rsid w:val="00247D1D"/>
    <w:rsid w:val="00252D2D"/>
    <w:rsid w:val="00262169"/>
    <w:rsid w:val="00262F05"/>
    <w:rsid w:val="002777EC"/>
    <w:rsid w:val="002803B7"/>
    <w:rsid w:val="00281EB3"/>
    <w:rsid w:val="0028486D"/>
    <w:rsid w:val="002D360C"/>
    <w:rsid w:val="002D5138"/>
    <w:rsid w:val="00321AFD"/>
    <w:rsid w:val="00322374"/>
    <w:rsid w:val="003239AF"/>
    <w:rsid w:val="00324F80"/>
    <w:rsid w:val="0033451F"/>
    <w:rsid w:val="0033616E"/>
    <w:rsid w:val="00343A78"/>
    <w:rsid w:val="00375125"/>
    <w:rsid w:val="0038257B"/>
    <w:rsid w:val="00385B02"/>
    <w:rsid w:val="00392D3E"/>
    <w:rsid w:val="003C040B"/>
    <w:rsid w:val="003C358E"/>
    <w:rsid w:val="003D094E"/>
    <w:rsid w:val="003D1D48"/>
    <w:rsid w:val="003D23D3"/>
    <w:rsid w:val="00411899"/>
    <w:rsid w:val="004226DC"/>
    <w:rsid w:val="00423BDC"/>
    <w:rsid w:val="00441154"/>
    <w:rsid w:val="004513CC"/>
    <w:rsid w:val="00451A59"/>
    <w:rsid w:val="004626D9"/>
    <w:rsid w:val="00480B04"/>
    <w:rsid w:val="004A2738"/>
    <w:rsid w:val="004B0AD8"/>
    <w:rsid w:val="004C58C4"/>
    <w:rsid w:val="00502E1F"/>
    <w:rsid w:val="00521B7C"/>
    <w:rsid w:val="00542B6F"/>
    <w:rsid w:val="00594715"/>
    <w:rsid w:val="00597B70"/>
    <w:rsid w:val="005C0CCA"/>
    <w:rsid w:val="005C2DA7"/>
    <w:rsid w:val="005D4579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E5B7A"/>
    <w:rsid w:val="006F08EE"/>
    <w:rsid w:val="006F3500"/>
    <w:rsid w:val="0070528D"/>
    <w:rsid w:val="00706420"/>
    <w:rsid w:val="00714E77"/>
    <w:rsid w:val="007269D6"/>
    <w:rsid w:val="00730F2E"/>
    <w:rsid w:val="00741500"/>
    <w:rsid w:val="007458EB"/>
    <w:rsid w:val="00760A2A"/>
    <w:rsid w:val="00762E7C"/>
    <w:rsid w:val="00773394"/>
    <w:rsid w:val="007A5344"/>
    <w:rsid w:val="007D2B16"/>
    <w:rsid w:val="007F31AC"/>
    <w:rsid w:val="00801D09"/>
    <w:rsid w:val="0082229B"/>
    <w:rsid w:val="008344AC"/>
    <w:rsid w:val="0084662B"/>
    <w:rsid w:val="00847181"/>
    <w:rsid w:val="008532FF"/>
    <w:rsid w:val="00854678"/>
    <w:rsid w:val="00861BCB"/>
    <w:rsid w:val="00866B21"/>
    <w:rsid w:val="00883FEB"/>
    <w:rsid w:val="008878B4"/>
    <w:rsid w:val="008A3DA4"/>
    <w:rsid w:val="008B5457"/>
    <w:rsid w:val="008C2BB8"/>
    <w:rsid w:val="008F0EEB"/>
    <w:rsid w:val="008F7571"/>
    <w:rsid w:val="008F7F94"/>
    <w:rsid w:val="0091256C"/>
    <w:rsid w:val="00927D3B"/>
    <w:rsid w:val="009344AB"/>
    <w:rsid w:val="00947E9C"/>
    <w:rsid w:val="00961A1C"/>
    <w:rsid w:val="009A3149"/>
    <w:rsid w:val="009C77DA"/>
    <w:rsid w:val="009E4B12"/>
    <w:rsid w:val="00A26403"/>
    <w:rsid w:val="00A31EA4"/>
    <w:rsid w:val="00A421BB"/>
    <w:rsid w:val="00A5675B"/>
    <w:rsid w:val="00A86615"/>
    <w:rsid w:val="00A92101"/>
    <w:rsid w:val="00A9597B"/>
    <w:rsid w:val="00AB0CB5"/>
    <w:rsid w:val="00B073E1"/>
    <w:rsid w:val="00BB4A86"/>
    <w:rsid w:val="00BB724A"/>
    <w:rsid w:val="00BC7BFB"/>
    <w:rsid w:val="00BD446E"/>
    <w:rsid w:val="00C056B9"/>
    <w:rsid w:val="00C2355B"/>
    <w:rsid w:val="00C44F66"/>
    <w:rsid w:val="00C71BE3"/>
    <w:rsid w:val="00C86909"/>
    <w:rsid w:val="00CA1D28"/>
    <w:rsid w:val="00CA5C3F"/>
    <w:rsid w:val="00CA6778"/>
    <w:rsid w:val="00CA68AF"/>
    <w:rsid w:val="00CB50FD"/>
    <w:rsid w:val="00CD414D"/>
    <w:rsid w:val="00D07410"/>
    <w:rsid w:val="00D07454"/>
    <w:rsid w:val="00D15C51"/>
    <w:rsid w:val="00D3141E"/>
    <w:rsid w:val="00D46CA2"/>
    <w:rsid w:val="00DA4529"/>
    <w:rsid w:val="00DB452A"/>
    <w:rsid w:val="00DD0B7B"/>
    <w:rsid w:val="00DD1C46"/>
    <w:rsid w:val="00DD2164"/>
    <w:rsid w:val="00DE7C13"/>
    <w:rsid w:val="00E0593A"/>
    <w:rsid w:val="00E22998"/>
    <w:rsid w:val="00E240E0"/>
    <w:rsid w:val="00E45D32"/>
    <w:rsid w:val="00E71C4A"/>
    <w:rsid w:val="00E864FC"/>
    <w:rsid w:val="00EA3AB4"/>
    <w:rsid w:val="00EB45C4"/>
    <w:rsid w:val="00EC2B2E"/>
    <w:rsid w:val="00EC5704"/>
    <w:rsid w:val="00F05DA2"/>
    <w:rsid w:val="00F1361B"/>
    <w:rsid w:val="00F23263"/>
    <w:rsid w:val="00F257FC"/>
    <w:rsid w:val="00F343D1"/>
    <w:rsid w:val="00F4273F"/>
    <w:rsid w:val="00F718A8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34ABE-68B2-4015-AEC3-FBC8363A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172</TotalTime>
  <Pages>4</Pages>
  <Words>454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13</cp:revision>
  <dcterms:created xsi:type="dcterms:W3CDTF">2013-01-23T09:47:00Z</dcterms:created>
  <dcterms:modified xsi:type="dcterms:W3CDTF">2013-02-11T20:39:00Z</dcterms:modified>
</cp:coreProperties>
</file>