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09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Středová rovnice </w:t>
      </w:r>
      <w:r w:rsidR="007C5E1D">
        <w:rPr>
          <w:rFonts w:ascii="Comic Sans MS" w:hAnsi="Comic Sans MS" w:cs="Comic Sans MS"/>
          <w:b/>
          <w:bCs/>
          <w:color w:val="024595"/>
          <w:sz w:val="54"/>
          <w:szCs w:val="54"/>
        </w:rPr>
        <w:t>elipsy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D5A" w:rsidRPr="00AD2E24" w:rsidRDefault="00AD2E24" w:rsidP="00206090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Napište </w:t>
      </w:r>
      <w:r w:rsidR="00206090">
        <w:rPr>
          <w:rFonts w:ascii="Times New Roman" w:hAnsi="Times New Roman" w:cs="Times New Roman"/>
          <w:sz w:val="24"/>
          <w:szCs w:val="24"/>
        </w:rPr>
        <w:t>středovou</w:t>
      </w:r>
      <w:r>
        <w:rPr>
          <w:rFonts w:ascii="Times New Roman" w:hAnsi="Times New Roman" w:cs="Times New Roman"/>
          <w:sz w:val="24"/>
          <w:szCs w:val="24"/>
        </w:rPr>
        <w:t xml:space="preserve"> rovnici </w:t>
      </w:r>
      <w:r w:rsidR="007C5E1D">
        <w:rPr>
          <w:rFonts w:ascii="Times New Roman" w:hAnsi="Times New Roman" w:cs="Times New Roman"/>
          <w:sz w:val="24"/>
          <w:szCs w:val="24"/>
        </w:rPr>
        <w:t>elipsy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6090" w:rsidRPr="00206090">
        <w:rPr>
          <w:rFonts w:ascii="Times New Roman" w:hAnsi="Times New Roman" w:cs="Times New Roman"/>
          <w:sz w:val="24"/>
          <w:szCs w:val="24"/>
        </w:rPr>
        <w:t xml:space="preserve">se </w:t>
      </w:r>
      <w:r w:rsidR="00206090">
        <w:rPr>
          <w:rFonts w:ascii="Times New Roman" w:hAnsi="Times New Roman" w:cs="Times New Roman"/>
          <w:sz w:val="24"/>
          <w:szCs w:val="24"/>
        </w:rPr>
        <w:t>středem S</w:t>
      </w:r>
      <w:r>
        <w:rPr>
          <w:rFonts w:ascii="Times New Roman" w:hAnsi="Times New Roman" w:cs="Times New Roman"/>
          <w:sz w:val="24"/>
          <w:szCs w:val="24"/>
        </w:rPr>
        <w:t>[</w:t>
      </w:r>
      <w:r w:rsidR="007C5E1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7C5E1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]</w:t>
      </w:r>
      <w:r w:rsidR="00206090">
        <w:rPr>
          <w:rFonts w:ascii="Times New Roman" w:hAnsi="Times New Roman" w:cs="Times New Roman"/>
          <w:sz w:val="24"/>
          <w:szCs w:val="24"/>
        </w:rPr>
        <w:t xml:space="preserve">, </w:t>
      </w:r>
      <w:r w:rsidR="007C5E1D">
        <w:rPr>
          <w:rFonts w:ascii="Times New Roman" w:hAnsi="Times New Roman" w:cs="Times New Roman"/>
          <w:sz w:val="24"/>
          <w:szCs w:val="24"/>
        </w:rPr>
        <w:t>je-li dáno F[4; 0], a = 6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7D5A" w:rsidRPr="00117D5A" w:rsidRDefault="00117D5A" w:rsidP="0020609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7C5E1D" w:rsidRDefault="007C5E1D" w:rsidP="007C5E1D">
      <w:pPr>
        <w:pStyle w:val="Odstavecseseznamem"/>
        <w:numPr>
          <w:ilvl w:val="0"/>
          <w:numId w:val="10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středovou rovnici elipsy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6090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středem S[0; 0] a bodem L[2; -1], a = 5,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= x</w:t>
      </w:r>
      <w:r w:rsidR="00206090" w:rsidRPr="00206090">
        <w:rPr>
          <w:rFonts w:ascii="Times New Roman" w:hAnsi="Times New Roman" w:cs="Times New Roman"/>
          <w:sz w:val="24"/>
          <w:szCs w:val="24"/>
        </w:rPr>
        <w:t>.</w:t>
      </w:r>
    </w:p>
    <w:p w:rsidR="007C5E1D" w:rsidRPr="007C5E1D" w:rsidRDefault="007C5E1D" w:rsidP="007C5E1D">
      <w:pPr>
        <w:pStyle w:val="Odstavecseseznamem"/>
        <w:spacing w:after="0" w:line="240" w:lineRule="auto"/>
        <w:ind w:right="-285"/>
        <w:rPr>
          <w:rFonts w:ascii="Times New Roman" w:hAnsi="Times New Roman" w:cs="Times New Roman"/>
          <w:sz w:val="24"/>
          <w:szCs w:val="24"/>
        </w:rPr>
      </w:pPr>
    </w:p>
    <w:p w:rsidR="00A8730C" w:rsidRPr="00A8730C" w:rsidRDefault="007C5E1D" w:rsidP="00A8730C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30C">
        <w:rPr>
          <w:rFonts w:ascii="Times New Roman" w:hAnsi="Times New Roman" w:cs="Times New Roman"/>
          <w:sz w:val="24"/>
          <w:szCs w:val="24"/>
        </w:rPr>
        <w:t>Napište středovou rovnici elipsy</w:t>
      </w:r>
      <w:r w:rsidRPr="00A873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8730C">
        <w:rPr>
          <w:rFonts w:ascii="Times New Roman" w:hAnsi="Times New Roman" w:cs="Times New Roman"/>
          <w:sz w:val="24"/>
          <w:szCs w:val="24"/>
        </w:rPr>
        <w:t xml:space="preserve">se středem </w:t>
      </w:r>
      <w:r w:rsidR="00A8730C" w:rsidRPr="00A8730C">
        <w:rPr>
          <w:rFonts w:ascii="Times New Roman" w:hAnsi="Times New Roman" w:cs="Times New Roman"/>
          <w:sz w:val="24"/>
          <w:szCs w:val="24"/>
        </w:rPr>
        <w:t>S[0; -3] a bodem K[-1; 1], a = 5, o</w:t>
      </w:r>
      <w:r w:rsidR="00A8730C" w:rsidRPr="00A8730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8730C" w:rsidRPr="00A8730C">
        <w:rPr>
          <w:rFonts w:ascii="Times New Roman" w:hAnsi="Times New Roman" w:cs="Times New Roman"/>
          <w:sz w:val="24"/>
          <w:szCs w:val="24"/>
        </w:rPr>
        <w:t xml:space="preserve"> je rovnoběžná s y.</w:t>
      </w:r>
    </w:p>
    <w:p w:rsidR="007C5E1D" w:rsidRPr="00A8730C" w:rsidRDefault="007C5E1D" w:rsidP="007C5E1D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30C">
        <w:rPr>
          <w:rFonts w:ascii="Times New Roman" w:hAnsi="Times New Roman" w:cs="Times New Roman"/>
          <w:sz w:val="24"/>
          <w:szCs w:val="24"/>
        </w:rPr>
        <w:t>Určete souřadnice středu, délky poloos a excentricitu elipsy:</w:t>
      </w:r>
      <w:r w:rsidRPr="00A8730C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 xml:space="preserve"> 5)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757A65">
        <w:rPr>
          <w:rFonts w:ascii="Times New Roman" w:eastAsiaTheme="minorEastAsia" w:hAnsi="Times New Roman" w:cs="Times New Roman"/>
          <w:sz w:val="24"/>
          <w:szCs w:val="24"/>
        </w:rPr>
        <w:t>+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  <m:t xml:space="preserve">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A873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57A6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8730C">
        <w:rPr>
          <w:rFonts w:ascii="Times New Roman" w:eastAsiaTheme="minorEastAsia" w:hAnsi="Times New Roman" w:cs="Times New Roman"/>
          <w:sz w:val="24"/>
          <w:szCs w:val="24"/>
        </w:rPr>
        <w:t>= 1</w:t>
      </w:r>
      <w:r w:rsidR="00E56398" w:rsidRPr="00A8730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64" w:rsidRDefault="00152E64" w:rsidP="00CA6778">
      <w:pPr>
        <w:spacing w:before="0" w:after="0"/>
      </w:pPr>
      <w:r>
        <w:separator/>
      </w:r>
    </w:p>
  </w:endnote>
  <w:endnote w:type="continuationSeparator" w:id="0">
    <w:p w:rsidR="00152E64" w:rsidRDefault="00152E6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E64" w:rsidRPr="00B6258F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52E64" w:rsidRPr="0015164B" w:rsidRDefault="00152E64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64" w:rsidRDefault="00152E64" w:rsidP="00CA6778">
      <w:pPr>
        <w:spacing w:before="0" w:after="0"/>
      </w:pPr>
      <w:r>
        <w:separator/>
      </w:r>
    </w:p>
  </w:footnote>
  <w:footnote w:type="continuationSeparator" w:id="0">
    <w:p w:rsidR="00152E64" w:rsidRDefault="00152E6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30D3CC0"/>
    <w:multiLevelType w:val="hybridMultilevel"/>
    <w:tmpl w:val="8F36A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13"/>
  </w:num>
  <w:num w:numId="9">
    <w:abstractNumId w:val="0"/>
  </w:num>
  <w:num w:numId="10">
    <w:abstractNumId w:val="5"/>
  </w:num>
  <w:num w:numId="11">
    <w:abstractNumId w:val="4"/>
  </w:num>
  <w:num w:numId="12">
    <w:abstractNumId w:val="3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C6ED0"/>
    <w:rsid w:val="00201914"/>
    <w:rsid w:val="00206090"/>
    <w:rsid w:val="00235DCF"/>
    <w:rsid w:val="00245BEE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45B90"/>
    <w:rsid w:val="004513CC"/>
    <w:rsid w:val="004B0AD8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57A65"/>
    <w:rsid w:val="007677D5"/>
    <w:rsid w:val="007C5E1D"/>
    <w:rsid w:val="007D09E7"/>
    <w:rsid w:val="0087486C"/>
    <w:rsid w:val="008C7F5F"/>
    <w:rsid w:val="00916F51"/>
    <w:rsid w:val="00947E9C"/>
    <w:rsid w:val="009C77DA"/>
    <w:rsid w:val="00A36CB7"/>
    <w:rsid w:val="00A42827"/>
    <w:rsid w:val="00A8355D"/>
    <w:rsid w:val="00A8730C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D43D01"/>
    <w:rsid w:val="00D5444A"/>
    <w:rsid w:val="00DA16F8"/>
    <w:rsid w:val="00DA32B6"/>
    <w:rsid w:val="00DA743D"/>
    <w:rsid w:val="00E06D01"/>
    <w:rsid w:val="00E07A2B"/>
    <w:rsid w:val="00E14205"/>
    <w:rsid w:val="00E35834"/>
    <w:rsid w:val="00E41B15"/>
    <w:rsid w:val="00E56398"/>
    <w:rsid w:val="00EE6DC3"/>
    <w:rsid w:val="00F23263"/>
    <w:rsid w:val="00F37EBF"/>
    <w:rsid w:val="00F50E78"/>
    <w:rsid w:val="00FA3FCC"/>
    <w:rsid w:val="00FB44BD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2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5</cp:revision>
  <dcterms:created xsi:type="dcterms:W3CDTF">2013-01-23T09:44:00Z</dcterms:created>
  <dcterms:modified xsi:type="dcterms:W3CDTF">2013-02-11T08:54:00Z</dcterms:modified>
</cp:coreProperties>
</file>