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9D74C1">
        <w:rPr>
          <w:rFonts w:ascii="Comic Sans MS" w:hAnsi="Comic Sans MS" w:cs="Comic Sans MS"/>
          <w:b/>
          <w:bCs/>
          <w:color w:val="024595"/>
          <w:sz w:val="54"/>
          <w:szCs w:val="54"/>
        </w:rPr>
        <w:t>Variace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9D74C1" w:rsidRPr="004171CA" w:rsidRDefault="009D74C1" w:rsidP="009D74C1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C2627">
        <w:rPr>
          <w:rFonts w:ascii="Times New Roman" w:hAnsi="Times New Roman" w:cs="Times New Roman"/>
          <w:sz w:val="24"/>
          <w:szCs w:val="24"/>
        </w:rPr>
        <w:t>Vypočtěte</w:t>
      </w:r>
      <w:r>
        <w:rPr>
          <w:rFonts w:ascii="Times New Roman" w:hAnsi="Times New Roman" w:cs="Times New Roman"/>
          <w:sz w:val="24"/>
          <w:szCs w:val="24"/>
        </w:rPr>
        <w:t xml:space="preserve">: V(3, 5) </w:t>
      </w:r>
      <w:r w:rsidR="0083608B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2V(2, 7) +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3V(4, 5) = </w:t>
      </w:r>
    </w:p>
    <w:p w:rsidR="009D74C1" w:rsidRPr="00086D60" w:rsidRDefault="009D74C1" w:rsidP="009D74C1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D74C1" w:rsidRPr="00823489" w:rsidRDefault="005D4989" w:rsidP="009D74C1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9D74C1">
        <w:rPr>
          <w:rFonts w:ascii="Times New Roman" w:hAnsi="Times New Roman" w:cs="Times New Roman"/>
          <w:sz w:val="24"/>
          <w:szCs w:val="24"/>
        </w:rPr>
        <w:t>rčete podmínky</w:t>
      </w:r>
      <w:r w:rsidRPr="005D49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řešte rovnici</w:t>
      </w:r>
      <w:r w:rsidR="00661E9B">
        <w:rPr>
          <w:rFonts w:ascii="Times New Roman" w:hAnsi="Times New Roman" w:cs="Times New Roman"/>
          <w:sz w:val="24"/>
          <w:szCs w:val="24"/>
        </w:rPr>
        <w:t>: V(2, x + 2) + 10 = V(2</w:t>
      </w:r>
      <w:r w:rsidR="009D74C1">
        <w:rPr>
          <w:rFonts w:ascii="Times New Roman" w:hAnsi="Times New Roman" w:cs="Times New Roman"/>
          <w:sz w:val="24"/>
          <w:szCs w:val="24"/>
        </w:rPr>
        <w:t xml:space="preserve">, x + 4) </w:t>
      </w:r>
      <w:r w:rsidR="009D74C1">
        <w:rPr>
          <w:rFonts w:ascii="Times New Roman" w:hAnsi="Times New Roman" w:cs="Times New Roman"/>
          <w:sz w:val="24"/>
          <w:szCs w:val="24"/>
        </w:rPr>
        <w:noBreakHyphen/>
        <w:t xml:space="preserve"> 12</w:t>
      </w:r>
      <w:r w:rsidR="009D74C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823489" w:rsidRPr="00823489" w:rsidRDefault="00823489" w:rsidP="00823489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23489" w:rsidRPr="004171CA" w:rsidRDefault="00823489" w:rsidP="009D74C1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turnaje je přihlášeno 15 hokejových týmů. Kolika způsoby je možné rozdělit </w:t>
      </w:r>
      <w:r w:rsidR="007E4981" w:rsidRPr="007E4981">
        <w:rPr>
          <w:rFonts w:ascii="Times New Roman" w:hAnsi="Times New Roman" w:cs="Times New Roman"/>
          <w:sz w:val="24"/>
          <w:szCs w:val="24"/>
        </w:rPr>
        <w:t>zlatou, stříbrnou a bronzovou medaili</w:t>
      </w:r>
      <w:r>
        <w:rPr>
          <w:rFonts w:ascii="Times New Roman" w:hAnsi="Times New Roman" w:cs="Times New Roman"/>
          <w:sz w:val="24"/>
          <w:szCs w:val="24"/>
        </w:rPr>
        <w:t xml:space="preserve"> mezi </w:t>
      </w:r>
      <w:r w:rsidR="00ED6104">
        <w:rPr>
          <w:rFonts w:ascii="Times New Roman" w:hAnsi="Times New Roman" w:cs="Times New Roman"/>
          <w:sz w:val="24"/>
          <w:szCs w:val="24"/>
        </w:rPr>
        <w:t xml:space="preserve">jednotlivé </w:t>
      </w:r>
      <w:r>
        <w:rPr>
          <w:rFonts w:ascii="Times New Roman" w:hAnsi="Times New Roman" w:cs="Times New Roman"/>
          <w:sz w:val="24"/>
          <w:szCs w:val="24"/>
        </w:rPr>
        <w:t xml:space="preserve">týmy? </w:t>
      </w:r>
    </w:p>
    <w:p w:rsidR="009D74C1" w:rsidRDefault="009D74C1" w:rsidP="009D74C1">
      <w:pPr>
        <w:pStyle w:val="Odstavecseseznamem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D74C1" w:rsidRPr="007966CD" w:rsidRDefault="009D74C1" w:rsidP="009D74C1">
      <w:pPr>
        <w:pStyle w:val="Odstavecseseznamem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Kolik různých čtyřmístných p</w:t>
      </w:r>
      <w:r w:rsidR="0083608B">
        <w:rPr>
          <w:rFonts w:ascii="Times New Roman" w:hAnsi="Times New Roman" w:cs="Times New Roman"/>
          <w:sz w:val="24"/>
          <w:szCs w:val="24"/>
        </w:rPr>
        <w:t>in</w:t>
      </w:r>
      <w:r w:rsidR="005D4989">
        <w:rPr>
          <w:rFonts w:ascii="Times New Roman" w:hAnsi="Times New Roman" w:cs="Times New Roman"/>
          <w:sz w:val="24"/>
          <w:szCs w:val="24"/>
        </w:rPr>
        <w:t>-</w:t>
      </w:r>
      <w:r w:rsidR="0083608B">
        <w:rPr>
          <w:rFonts w:ascii="Times New Roman" w:hAnsi="Times New Roman" w:cs="Times New Roman"/>
          <w:sz w:val="24"/>
          <w:szCs w:val="24"/>
        </w:rPr>
        <w:t>kódů</w:t>
      </w:r>
      <w:r>
        <w:rPr>
          <w:rFonts w:ascii="Times New Roman" w:hAnsi="Times New Roman" w:cs="Times New Roman"/>
          <w:sz w:val="24"/>
          <w:szCs w:val="24"/>
        </w:rPr>
        <w:t xml:space="preserve"> lze sestavit z cifer 1 </w:t>
      </w:r>
      <w:r w:rsidR="005D4989">
        <w:rPr>
          <w:rFonts w:ascii="Times New Roman" w:hAnsi="Times New Roman" w:cs="Times New Roman"/>
          <w:sz w:val="24"/>
          <w:szCs w:val="24"/>
        </w:rPr>
        <w:t>až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="00634570">
        <w:rPr>
          <w:rFonts w:ascii="Times New Roman" w:hAnsi="Times New Roman" w:cs="Times New Roman"/>
          <w:sz w:val="24"/>
          <w:szCs w:val="24"/>
        </w:rPr>
        <w:t xml:space="preserve"> tak, aby se žádná číslice neopakovala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  <w:bookmarkStart w:id="0" w:name="_GoBack"/>
      <w:bookmarkEnd w:id="0"/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FE487E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6D5C73" w:rsidRDefault="006D5C73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1C1D1A" w:rsidRPr="00847181" w:rsidRDefault="001C1D1A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5D4989" w:rsidRDefault="005D4989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056DBE" w:rsidRDefault="00056DB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632728" w:rsidRPr="00C068D0" w:rsidRDefault="00D3141E" w:rsidP="00AA471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4989">
        <w:rPr>
          <w:rFonts w:ascii="Times New Roman" w:eastAsiaTheme="minorEastAsia" w:hAnsi="Times New Roman" w:cs="Times New Roman"/>
          <w:sz w:val="24"/>
          <w:szCs w:val="24"/>
        </w:rPr>
        <w:t>336</w:t>
      </w:r>
    </w:p>
    <w:p w:rsidR="00AA471B" w:rsidRPr="00ED6104" w:rsidRDefault="00632728" w:rsidP="00AA471B">
      <w:pPr>
        <w:spacing w:before="0" w:after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AA471B">
        <w:rPr>
          <w:rFonts w:ascii="Times New Roman" w:eastAsiaTheme="minorEastAsia" w:hAnsi="Times New Roman" w:cs="Times New Roman"/>
          <w:sz w:val="24"/>
          <w:szCs w:val="24"/>
        </w:rPr>
        <w:t>x = 3</w:t>
      </w:r>
    </w:p>
    <w:p w:rsidR="00AA471B" w:rsidRDefault="00AA471B" w:rsidP="00AA471B">
      <w:pPr>
        <w:spacing w:before="0" w:after="0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D5C73">
        <w:rPr>
          <w:rFonts w:ascii="Times New Roman" w:hAnsi="Times New Roman" w:cs="Times New Roman"/>
          <w:sz w:val="24"/>
          <w:szCs w:val="24"/>
        </w:rPr>
        <w:t>3)</w:t>
      </w:r>
      <w:r w:rsidR="00D354A2" w:rsidRPr="00D354A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2 730</w:t>
      </w:r>
    </w:p>
    <w:p w:rsidR="00D53F46" w:rsidRDefault="00AA471B" w:rsidP="00D53F46">
      <w:pPr>
        <w:spacing w:before="0" w:after="0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53F46">
        <w:rPr>
          <w:rFonts w:ascii="Times New Roman" w:eastAsiaTheme="minorEastAsia" w:hAnsi="Times New Roman" w:cs="Times New Roman"/>
          <w:sz w:val="24"/>
          <w:szCs w:val="24"/>
        </w:rPr>
        <w:t>4) 3 024</w:t>
      </w:r>
    </w:p>
    <w:p w:rsidR="00FE487E" w:rsidRPr="007A5344" w:rsidRDefault="00FE487E" w:rsidP="00D53F46">
      <w:pPr>
        <w:spacing w:before="0" w:after="0"/>
        <w:ind w:left="567" w:hanging="567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B735A3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9D74C1" w:rsidRPr="009D74C1" w:rsidRDefault="009D74C1" w:rsidP="009D74C1">
      <w:pPr>
        <w:pStyle w:val="Odstavecseseznamem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9D74C1">
        <w:rPr>
          <w:rFonts w:ascii="Times New Roman" w:hAnsi="Times New Roman" w:cs="Times New Roman"/>
          <w:color w:val="024595"/>
          <w:sz w:val="24"/>
          <w:szCs w:val="24"/>
        </w:rPr>
        <w:t xml:space="preserve">Vypočtěte: V(3, 5) </w:t>
      </w:r>
      <w:r w:rsidR="0083608B"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9D74C1">
        <w:rPr>
          <w:rFonts w:ascii="Times New Roman" w:hAnsi="Times New Roman" w:cs="Times New Roman"/>
          <w:color w:val="024595"/>
          <w:sz w:val="24"/>
          <w:szCs w:val="24"/>
        </w:rPr>
        <w:t xml:space="preserve"> 2V(2, 7) + </w:t>
      </w:r>
      <w:r w:rsidRPr="009D74C1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3V(4, 5) = </w:t>
      </w:r>
    </w:p>
    <w:p w:rsidR="00C068D0" w:rsidRPr="00086D60" w:rsidRDefault="00C068D0" w:rsidP="00C068D0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3608B" w:rsidRDefault="0083608B" w:rsidP="0083608B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Variace k-té třídy z n prvků zapisujeme V(k, n), což znamená, že tvoříme uspořádané k-</w:t>
      </w:r>
      <w:proofErr w:type="spellStart"/>
      <w:r>
        <w:rPr>
          <w:rFonts w:ascii="Times New Roman" w:hAnsi="Times New Roman" w:cs="Times New Roman"/>
          <w:sz w:val="24"/>
          <w:szCs w:val="24"/>
        </w:rPr>
        <w:t>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 n prvků.</w:t>
      </w:r>
    </w:p>
    <w:p w:rsidR="0083608B" w:rsidRDefault="0083608B" w:rsidP="0083608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Vypočítají se podle vzorce: V(k, n)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C068D0">
        <w:rPr>
          <w:rFonts w:ascii="Times New Roman" w:hAnsi="Times New Roman" w:cs="Times New Roman"/>
          <w:sz w:val="24"/>
          <w:szCs w:val="24"/>
        </w:rPr>
        <w:tab/>
      </w:r>
    </w:p>
    <w:p w:rsidR="00C068D0" w:rsidRDefault="0083608B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068D0">
        <w:rPr>
          <w:rFonts w:ascii="Times New Roman" w:hAnsi="Times New Roman" w:cs="Times New Roman"/>
          <w:sz w:val="24"/>
          <w:szCs w:val="24"/>
        </w:rPr>
        <w:t xml:space="preserve">Faktoriál čísla je definován pro přirozená čísla a nulu. Značí </w:t>
      </w:r>
      <w:proofErr w:type="gramStart"/>
      <w:r w:rsidR="00C068D0"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 w:rsidR="00C068D0">
        <w:rPr>
          <w:rFonts w:ascii="Times New Roman" w:hAnsi="Times New Roman" w:cs="Times New Roman"/>
          <w:sz w:val="24"/>
          <w:szCs w:val="24"/>
        </w:rPr>
        <w:t xml:space="preserve"> se jako součin čísla n</w:t>
      </w:r>
      <w:r w:rsidR="009D74C1">
        <w:rPr>
          <w:rFonts w:ascii="Times New Roman" w:hAnsi="Times New Roman" w:cs="Times New Roman"/>
          <w:sz w:val="24"/>
          <w:szCs w:val="24"/>
        </w:rPr>
        <w:t xml:space="preserve"> </w:t>
      </w:r>
      <w:r w:rsidR="00C068D0">
        <w:rPr>
          <w:rFonts w:ascii="Times New Roman" w:hAnsi="Times New Roman" w:cs="Times New Roman"/>
          <w:sz w:val="24"/>
          <w:szCs w:val="24"/>
        </w:rPr>
        <w:t>a všech čísel předcházejících</w:t>
      </w:r>
      <w:r w:rsidR="009D74C1">
        <w:rPr>
          <w:rFonts w:ascii="Times New Roman" w:hAnsi="Times New Roman" w:cs="Times New Roman"/>
          <w:sz w:val="24"/>
          <w:szCs w:val="24"/>
        </w:rPr>
        <w:t xml:space="preserve"> až</w:t>
      </w:r>
      <w:r w:rsidR="00C068D0">
        <w:rPr>
          <w:rFonts w:ascii="Times New Roman" w:hAnsi="Times New Roman" w:cs="Times New Roman"/>
          <w:sz w:val="24"/>
          <w:szCs w:val="24"/>
        </w:rPr>
        <w:t xml:space="preserve"> do 1.</w:t>
      </w:r>
    </w:p>
    <w:p w:rsidR="0077783A" w:rsidRPr="00C068D0" w:rsidRDefault="00C068D0" w:rsidP="00C068D0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 w:rsidR="00391292">
        <w:rPr>
          <w:rFonts w:ascii="Times New Roman" w:hAnsi="Times New Roman" w:cs="Times New Roman"/>
          <w:sz w:val="24"/>
          <w:szCs w:val="24"/>
        </w:rPr>
        <w:tab/>
      </w:r>
    </w:p>
    <w:p w:rsid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83608B" w:rsidRDefault="0083608B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D4989" w:rsidRDefault="0083608B" w:rsidP="00C068D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3608B">
        <w:rPr>
          <w:rFonts w:ascii="Times New Roman" w:hAnsi="Times New Roman" w:cs="Times New Roman"/>
          <w:sz w:val="24"/>
          <w:szCs w:val="24"/>
        </w:rPr>
        <w:t xml:space="preserve">V(3, 5)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83608B">
        <w:rPr>
          <w:rFonts w:ascii="Times New Roman" w:hAnsi="Times New Roman" w:cs="Times New Roman"/>
          <w:sz w:val="24"/>
          <w:szCs w:val="24"/>
        </w:rPr>
        <w:t xml:space="preserve"> 2V(2, 7) + </w:t>
      </w:r>
      <w:r w:rsidRPr="0083608B">
        <w:rPr>
          <w:rFonts w:ascii="Times New Roman" w:eastAsiaTheme="minorEastAsia" w:hAnsi="Times New Roman" w:cs="Times New Roman"/>
          <w:sz w:val="24"/>
          <w:szCs w:val="24"/>
        </w:rPr>
        <w:t>3V(4, 5)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5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1502C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D4815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1502CC">
        <w:rPr>
          <w:rFonts w:ascii="Times New Roman" w:eastAsiaTheme="minorEastAsia" w:hAnsi="Times New Roman" w:cs="Times New Roman"/>
          <w:sz w:val="24"/>
          <w:szCs w:val="24"/>
        </w:rPr>
        <w:t xml:space="preserve"> 2.</w:t>
      </w:r>
      <w:r w:rsidR="001502CC" w:rsidRPr="001502CC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7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1502CC">
        <w:rPr>
          <w:rFonts w:ascii="Times New Roman" w:eastAsiaTheme="minorEastAsia" w:hAnsi="Times New Roman" w:cs="Times New Roman"/>
          <w:sz w:val="24"/>
          <w:szCs w:val="24"/>
        </w:rPr>
        <w:t xml:space="preserve"> + 3.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5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4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1502CC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2!</m:t>
            </m:r>
          </m:den>
        </m:f>
      </m:oMath>
      <w:r w:rsidR="007D48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D4989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7D4815">
        <w:rPr>
          <w:rFonts w:ascii="Times New Roman" w:eastAsiaTheme="minorEastAsia" w:hAnsi="Times New Roman" w:cs="Times New Roman"/>
          <w:sz w:val="24"/>
          <w:szCs w:val="24"/>
        </w:rPr>
        <w:t xml:space="preserve"> 2.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den>
        </m:f>
      </m:oMath>
      <w:r w:rsidR="005D4989">
        <w:rPr>
          <w:rFonts w:ascii="Times New Roman" w:eastAsiaTheme="minorEastAsia" w:hAnsi="Times New Roman" w:cs="Times New Roman"/>
          <w:sz w:val="24"/>
          <w:szCs w:val="24"/>
        </w:rPr>
        <w:t xml:space="preserve"> + 3.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1!</m:t>
            </m:r>
          </m:den>
        </m:f>
      </m:oMath>
      <w:r w:rsidR="005D4989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</w:p>
    <w:p w:rsidR="0083608B" w:rsidRDefault="005D4989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=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5.4.3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2.7.6 + 3.5.4.3.2 = 60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84 + 360 = 336 </w:t>
      </w:r>
    </w:p>
    <w:p w:rsidR="00632728" w:rsidRP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4F6C" w:rsidRPr="0033451F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615940" w:rsidRDefault="00615940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E07EDA" w:rsidRPr="00E07EDA" w:rsidRDefault="00E07EDA" w:rsidP="00E07EDA">
      <w:pPr>
        <w:pStyle w:val="Odstavecseseznamem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E07EDA">
        <w:rPr>
          <w:rFonts w:ascii="Times New Roman" w:hAnsi="Times New Roman" w:cs="Times New Roman"/>
          <w:color w:val="024595"/>
          <w:sz w:val="24"/>
          <w:szCs w:val="24"/>
        </w:rPr>
        <w:lastRenderedPageBreak/>
        <w:t>Určete podmínky a řešte rovnici</w:t>
      </w:r>
      <w:r w:rsidR="00661E9B">
        <w:rPr>
          <w:rFonts w:ascii="Times New Roman" w:hAnsi="Times New Roman" w:cs="Times New Roman"/>
          <w:color w:val="024595"/>
          <w:sz w:val="24"/>
          <w:szCs w:val="24"/>
        </w:rPr>
        <w:t>: V(2, x + 2) + 10 = V(2</w:t>
      </w:r>
      <w:r w:rsidRPr="00E07EDA">
        <w:rPr>
          <w:rFonts w:ascii="Times New Roman" w:hAnsi="Times New Roman" w:cs="Times New Roman"/>
          <w:color w:val="024595"/>
          <w:sz w:val="24"/>
          <w:szCs w:val="24"/>
        </w:rPr>
        <w:t xml:space="preserve">, x + 4) </w:t>
      </w:r>
      <w:r w:rsidRPr="00E07EDA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12</w:t>
      </w:r>
      <w:r w:rsidRPr="00E07EDA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</w:t>
      </w:r>
    </w:p>
    <w:p w:rsidR="009D74C1" w:rsidRPr="009D74C1" w:rsidRDefault="009D74C1" w:rsidP="009D74C1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E07EDA" w:rsidRDefault="00632728" w:rsidP="00E07EDA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E07EDA">
        <w:rPr>
          <w:rFonts w:ascii="Times New Roman" w:hAnsi="Times New Roman" w:cs="Times New Roman"/>
          <w:sz w:val="24"/>
          <w:szCs w:val="24"/>
        </w:rPr>
        <w:t>Variace k-té třídy z n prvků zapisujeme V(k, n), což znamená, že tvoříme uspořádané k-</w:t>
      </w:r>
      <w:proofErr w:type="spellStart"/>
      <w:r w:rsidR="00E07EDA">
        <w:rPr>
          <w:rFonts w:ascii="Times New Roman" w:hAnsi="Times New Roman" w:cs="Times New Roman"/>
          <w:sz w:val="24"/>
          <w:szCs w:val="24"/>
        </w:rPr>
        <w:t>tice</w:t>
      </w:r>
      <w:proofErr w:type="spellEnd"/>
      <w:r w:rsidR="00E07EDA">
        <w:rPr>
          <w:rFonts w:ascii="Times New Roman" w:hAnsi="Times New Roman" w:cs="Times New Roman"/>
          <w:sz w:val="24"/>
          <w:szCs w:val="24"/>
        </w:rPr>
        <w:t xml:space="preserve"> z n prvků.</w:t>
      </w:r>
    </w:p>
    <w:p w:rsidR="00E07EDA" w:rsidRDefault="00E07EDA" w:rsidP="00E07EDA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Vypočítají se podle vzorce: V(k, n)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</w:p>
    <w:p w:rsidR="00E07EDA" w:rsidRDefault="00E07EDA" w:rsidP="00E07ED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 a všech čísel předcházejících až do 1.</w:t>
      </w:r>
    </w:p>
    <w:p w:rsidR="00E07EDA" w:rsidRPr="00C068D0" w:rsidRDefault="00E07EDA" w:rsidP="00E07EDA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07EDA" w:rsidRDefault="00E07EDA" w:rsidP="00E07ED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E07EDA" w:rsidRDefault="00E07EDA" w:rsidP="00E07ED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1521E8" w:rsidRDefault="00E07EDA" w:rsidP="00E07ED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07EDA" w:rsidRDefault="00E07EDA" w:rsidP="00E07ED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Podmínky: a) x + 2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hAnsi="Times New Roman" w:cs="Times New Roman"/>
          <w:sz w:val="24"/>
          <w:szCs w:val="24"/>
        </w:rPr>
        <w:t xml:space="preserve"> 0 </w:t>
      </w:r>
      <m:oMath>
        <m:r>
          <w:rPr>
            <w:rFonts w:ascii="Cambria Math" w:hAnsi="Cambria Math" w:cs="Times New Roman"/>
            <w:sz w:val="24"/>
            <w:szCs w:val="24"/>
          </w:rPr>
          <m:t>˄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x + 4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hAnsi="Times New Roman" w:cs="Times New Roman"/>
          <w:sz w:val="24"/>
          <w:szCs w:val="24"/>
        </w:rPr>
        <w:t xml:space="preserve"> 0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x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2 </w:t>
      </w:r>
      <m:oMath>
        <m:r>
          <w:rPr>
            <w:rFonts w:ascii="Cambria Math" w:hAnsi="Cambria Math" w:cs="Times New Roman"/>
            <w:sz w:val="24"/>
            <w:szCs w:val="24"/>
          </w:rPr>
          <m:t>˄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x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4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x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2</w:t>
      </w:r>
    </w:p>
    <w:p w:rsidR="00E07EDA" w:rsidRDefault="00E07EDA" w:rsidP="00E07EDA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E07EDA">
        <w:rPr>
          <w:rFonts w:ascii="Times New Roman" w:hAnsi="Times New Roman" w:cs="Times New Roman"/>
          <w:sz w:val="24"/>
          <w:szCs w:val="24"/>
        </w:rPr>
        <w:t>V</w:t>
      </w:r>
      <w:r w:rsidR="00661E9B">
        <w:rPr>
          <w:rFonts w:ascii="Times New Roman" w:hAnsi="Times New Roman" w:cs="Times New Roman"/>
          <w:sz w:val="24"/>
          <w:szCs w:val="24"/>
        </w:rPr>
        <w:t>(2, x + 2) + 10 = V(2</w:t>
      </w:r>
      <w:r w:rsidRPr="00E07EDA">
        <w:rPr>
          <w:rFonts w:ascii="Times New Roman" w:hAnsi="Times New Roman" w:cs="Times New Roman"/>
          <w:sz w:val="24"/>
          <w:szCs w:val="24"/>
        </w:rPr>
        <w:t xml:space="preserve">, x + 4) </w:t>
      </w:r>
      <w:r w:rsidRPr="00E07EDA">
        <w:rPr>
          <w:rFonts w:ascii="Times New Roman" w:hAnsi="Times New Roman" w:cs="Times New Roman"/>
          <w:sz w:val="24"/>
          <w:szCs w:val="24"/>
        </w:rPr>
        <w:noBreakHyphen/>
        <w:t xml:space="preserve"> 12</w:t>
      </w:r>
      <w:r w:rsidRPr="00E07ED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07EDA" w:rsidRPr="00E07EDA" w:rsidRDefault="00E07EDA" w:rsidP="00E07E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(x + 2)!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661E9B">
        <w:rPr>
          <w:rFonts w:ascii="Times New Roman" w:eastAsiaTheme="minorEastAsia" w:hAnsi="Times New Roman" w:cs="Times New Roman"/>
          <w:sz w:val="24"/>
          <w:szCs w:val="24"/>
        </w:rPr>
        <w:t xml:space="preserve"> + 10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(x + 4)!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4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661E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1E9B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</w:t>
      </w:r>
    </w:p>
    <w:p w:rsidR="00E07EDA" w:rsidRDefault="00661E9B" w:rsidP="00E07ED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(x + 2)!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+ 10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(x + 4)!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(x + 2)!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 + 2</m:t>
                </m:r>
              </m:e>
            </m:d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 + 1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x!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x!</m:t>
            </m:r>
          </m:den>
        </m:f>
      </m:oMath>
      <w:r w:rsidR="00ED6104">
        <w:rPr>
          <w:rFonts w:ascii="Times New Roman" w:eastAsiaTheme="minorEastAsia" w:hAnsi="Times New Roman" w:cs="Times New Roman"/>
          <w:sz w:val="24"/>
          <w:szCs w:val="24"/>
        </w:rPr>
        <w:t xml:space="preserve"> + 10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 + 4</m:t>
                </m:r>
              </m:e>
            </m:d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 + 3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(x + 2)!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ED61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D6104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</w:p>
    <w:p w:rsidR="00ED6104" w:rsidRDefault="00ED6104" w:rsidP="00615940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(x + 2)(x + 1) + 10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= (x + 4)(x + 3)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12</w:t>
      </w:r>
    </w:p>
    <w:p w:rsidR="00ED6104" w:rsidRDefault="00ED6104" w:rsidP="00615940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+ 3x + 2 + 10 = 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+ 7x + 12 – 12</w:t>
      </w:r>
    </w:p>
    <w:p w:rsidR="00ED6104" w:rsidRDefault="00ED6104" w:rsidP="00615940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ED6104">
        <w:rPr>
          <w:rFonts w:ascii="Times New Roman" w:eastAsiaTheme="minorEastAsia" w:hAnsi="Times New Roman" w:cs="Times New Roman"/>
          <w:sz w:val="24"/>
          <w:szCs w:val="24"/>
        </w:rPr>
        <w:t xml:space="preserve">4x </w:t>
      </w:r>
      <w:r>
        <w:rPr>
          <w:rFonts w:ascii="Times New Roman" w:eastAsiaTheme="minorEastAsia" w:hAnsi="Times New Roman" w:cs="Times New Roman"/>
          <w:sz w:val="24"/>
          <w:szCs w:val="24"/>
        </w:rPr>
        <w:t>= -12</w:t>
      </w:r>
    </w:p>
    <w:p w:rsidR="00ED6104" w:rsidRPr="00ED6104" w:rsidRDefault="00ED6104" w:rsidP="00615940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x = 3</w:t>
      </w:r>
    </w:p>
    <w:p w:rsidR="00733546" w:rsidRDefault="00E72C2B" w:rsidP="00ED6104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7602B" w:rsidRPr="00632728" w:rsidRDefault="0067602B" w:rsidP="00ED610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15940" w:rsidRDefault="00615940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ED6104" w:rsidRPr="00ED6104" w:rsidRDefault="00ED6104" w:rsidP="00ED6104">
      <w:pPr>
        <w:pStyle w:val="Odstavecseseznamem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ED6104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Do turnaje je přihlášeno 15 hokejových týmů. Kolika způsoby je možné rozdělit </w:t>
      </w:r>
      <w:r w:rsidR="007E4981">
        <w:rPr>
          <w:rFonts w:ascii="Times New Roman" w:hAnsi="Times New Roman" w:cs="Times New Roman"/>
          <w:color w:val="024595"/>
          <w:sz w:val="24"/>
          <w:szCs w:val="24"/>
        </w:rPr>
        <w:t>zlatou, stříbrnou a bronzovou medaili</w:t>
      </w:r>
      <w:r w:rsidRPr="00ED6104">
        <w:rPr>
          <w:rFonts w:ascii="Times New Roman" w:hAnsi="Times New Roman" w:cs="Times New Roman"/>
          <w:color w:val="024595"/>
          <w:sz w:val="24"/>
          <w:szCs w:val="24"/>
        </w:rPr>
        <w:t xml:space="preserve"> mezi jednotlivé týmy? </w:t>
      </w:r>
    </w:p>
    <w:p w:rsidR="00733546" w:rsidRDefault="00733546" w:rsidP="0073354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267C" w:rsidRDefault="009D3279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D6104" w:rsidRDefault="00ED6104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Při rozdělování medailí vítězným týmům budeme tvořit uspořádané trojice z 15, to znamená V(3, 15)</w:t>
      </w:r>
    </w:p>
    <w:p w:rsidR="00ED6104" w:rsidRDefault="00ED6104" w:rsidP="00ED6104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Variace k-té třídy z n prvků zapisujeme V(k, n), což znamená, že tvoříme uspořádané k-</w:t>
      </w:r>
      <w:proofErr w:type="spellStart"/>
      <w:r>
        <w:rPr>
          <w:rFonts w:ascii="Times New Roman" w:hAnsi="Times New Roman" w:cs="Times New Roman"/>
          <w:sz w:val="24"/>
          <w:szCs w:val="24"/>
        </w:rPr>
        <w:t>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 n prvků.</w:t>
      </w:r>
    </w:p>
    <w:p w:rsidR="00ED6104" w:rsidRDefault="00ED6104" w:rsidP="00ED610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Vypočítají se podle vzorce: V(k, n)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</w:p>
    <w:p w:rsidR="00ED6104" w:rsidRDefault="00ED6104" w:rsidP="00ED610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 a všech čísel předcházejících až do 1.</w:t>
      </w:r>
    </w:p>
    <w:p w:rsidR="00ED6104" w:rsidRPr="00C068D0" w:rsidRDefault="00ED6104" w:rsidP="00ED6104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D6104" w:rsidRDefault="00ED6104" w:rsidP="00ED610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ED6104" w:rsidRDefault="00ED6104" w:rsidP="00ED610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ED6104" w:rsidRDefault="00ED6104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D6104" w:rsidRDefault="00ED6104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V(3, 15)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15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15.14.13.12!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15.14.13 = 2</w:t>
      </w:r>
      <w:r w:rsidR="00AA471B">
        <w:rPr>
          <w:rFonts w:ascii="Times New Roman" w:eastAsiaTheme="minorEastAsia" w:hAnsi="Times New Roman" w:cs="Times New Roman"/>
          <w:sz w:val="24"/>
          <w:szCs w:val="24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</w:rPr>
        <w:t>730</w:t>
      </w:r>
    </w:p>
    <w:p w:rsidR="00AA471B" w:rsidRDefault="00AA471B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A471B" w:rsidRDefault="00AA471B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Mezi hokejové týmy je možné medaile rozdělit 2 730 způsoby.</w:t>
      </w:r>
    </w:p>
    <w:p w:rsidR="002476FF" w:rsidRDefault="002476FF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7602B" w:rsidRPr="00634570" w:rsidRDefault="0067602B" w:rsidP="0067602B">
      <w:pPr>
        <w:pStyle w:val="Odstavecseseznamem"/>
        <w:numPr>
          <w:ilvl w:val="0"/>
          <w:numId w:val="13"/>
        </w:numPr>
        <w:spacing w:line="240" w:lineRule="auto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67602B">
        <w:rPr>
          <w:rFonts w:ascii="Times New Roman" w:hAnsi="Times New Roman" w:cs="Times New Roman"/>
          <w:color w:val="024595"/>
          <w:sz w:val="24"/>
          <w:szCs w:val="24"/>
        </w:rPr>
        <w:t>Kolik různých čtyřmístných pin-kódů lze sestavit z cifer 1 až 9</w:t>
      </w:r>
      <w:r w:rsidR="00634570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634570" w:rsidRPr="00634570">
        <w:rPr>
          <w:rFonts w:ascii="Times New Roman" w:hAnsi="Times New Roman" w:cs="Times New Roman"/>
          <w:color w:val="024595"/>
          <w:sz w:val="24"/>
          <w:szCs w:val="24"/>
        </w:rPr>
        <w:t>tak, aby se žádná číslice neopakovala</w:t>
      </w:r>
      <w:r w:rsidRPr="00634570">
        <w:rPr>
          <w:rFonts w:ascii="Times New Roman" w:hAnsi="Times New Roman" w:cs="Times New Roman"/>
          <w:color w:val="024595"/>
          <w:sz w:val="24"/>
          <w:szCs w:val="24"/>
        </w:rPr>
        <w:t xml:space="preserve">? </w:t>
      </w:r>
    </w:p>
    <w:p w:rsidR="00056DBE" w:rsidRPr="00056DBE" w:rsidRDefault="00056DBE" w:rsidP="00056DBE">
      <w:pPr>
        <w:pStyle w:val="Odstavecseseznamem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056DBE" w:rsidRDefault="00D354A2" w:rsidP="00056DBE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CA18AF" w:rsidRPr="009D74C1">
        <w:rPr>
          <w:rFonts w:ascii="Times New Roman" w:hAnsi="Times New Roman" w:cs="Times New Roman"/>
          <w:sz w:val="24"/>
          <w:szCs w:val="24"/>
        </w:rPr>
        <w:t>Č</w:t>
      </w:r>
      <w:r w:rsidR="00CA18AF">
        <w:rPr>
          <w:rFonts w:ascii="Times New Roman" w:hAnsi="Times New Roman" w:cs="Times New Roman"/>
          <w:sz w:val="24"/>
          <w:szCs w:val="24"/>
        </w:rPr>
        <w:t>tyřciferná</w:t>
      </w:r>
      <w:r w:rsidR="00056DBE">
        <w:rPr>
          <w:rFonts w:ascii="Times New Roman" w:hAnsi="Times New Roman" w:cs="Times New Roman"/>
          <w:sz w:val="24"/>
          <w:szCs w:val="24"/>
        </w:rPr>
        <w:t xml:space="preserve"> čísla</w:t>
      </w:r>
      <w:r w:rsidR="00CA18AF">
        <w:rPr>
          <w:rFonts w:ascii="Times New Roman" w:hAnsi="Times New Roman" w:cs="Times New Roman"/>
          <w:sz w:val="24"/>
          <w:szCs w:val="24"/>
        </w:rPr>
        <w:t xml:space="preserve"> </w:t>
      </w:r>
      <w:r w:rsidR="00056DBE">
        <w:rPr>
          <w:rFonts w:ascii="Times New Roman" w:hAnsi="Times New Roman" w:cs="Times New Roman"/>
          <w:sz w:val="24"/>
          <w:szCs w:val="24"/>
        </w:rPr>
        <w:t xml:space="preserve">sestavená z </w:t>
      </w:r>
      <w:r w:rsidR="0067602B">
        <w:rPr>
          <w:rFonts w:ascii="Times New Roman" w:hAnsi="Times New Roman" w:cs="Times New Roman"/>
          <w:sz w:val="24"/>
          <w:szCs w:val="24"/>
        </w:rPr>
        <w:t>devíti</w:t>
      </w:r>
      <w:r w:rsidR="00056DBE">
        <w:rPr>
          <w:rFonts w:ascii="Times New Roman" w:hAnsi="Times New Roman" w:cs="Times New Roman"/>
          <w:sz w:val="24"/>
          <w:szCs w:val="24"/>
        </w:rPr>
        <w:t xml:space="preserve"> různých číslic, které se neopakují, tvoří uspořádané </w:t>
      </w:r>
      <w:r w:rsidR="00CA18AF">
        <w:rPr>
          <w:rFonts w:ascii="Times New Roman" w:hAnsi="Times New Roman" w:cs="Times New Roman"/>
          <w:sz w:val="24"/>
          <w:szCs w:val="24"/>
        </w:rPr>
        <w:t>čtveřice</w:t>
      </w:r>
      <w:r w:rsidR="00056DBE">
        <w:rPr>
          <w:rFonts w:ascii="Times New Roman" w:hAnsi="Times New Roman" w:cs="Times New Roman"/>
          <w:sz w:val="24"/>
          <w:szCs w:val="24"/>
        </w:rPr>
        <w:t xml:space="preserve"> z</w:t>
      </w:r>
      <w:r w:rsidR="0067602B">
        <w:rPr>
          <w:rFonts w:ascii="Times New Roman" w:hAnsi="Times New Roman" w:cs="Times New Roman"/>
          <w:sz w:val="24"/>
          <w:szCs w:val="24"/>
        </w:rPr>
        <w:t> devíti</w:t>
      </w:r>
      <w:r w:rsidR="00056DBE">
        <w:rPr>
          <w:rFonts w:ascii="Times New Roman" w:hAnsi="Times New Roman" w:cs="Times New Roman"/>
          <w:sz w:val="24"/>
          <w:szCs w:val="24"/>
        </w:rPr>
        <w:t xml:space="preserve"> prvků. Tvoří </w:t>
      </w:r>
      <w:r w:rsidR="0067602B">
        <w:rPr>
          <w:rFonts w:ascii="Times New Roman" w:hAnsi="Times New Roman" w:cs="Times New Roman"/>
          <w:sz w:val="24"/>
          <w:szCs w:val="24"/>
        </w:rPr>
        <w:t>variace čtvrté třídy z devíti prvků</w:t>
      </w:r>
      <w:r w:rsidR="00056DBE">
        <w:rPr>
          <w:rFonts w:ascii="Times New Roman" w:hAnsi="Times New Roman" w:cs="Times New Roman"/>
          <w:sz w:val="24"/>
          <w:szCs w:val="24"/>
        </w:rPr>
        <w:t>.</w:t>
      </w:r>
      <w:r w:rsidR="00CA1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02B" w:rsidRDefault="0067602B" w:rsidP="0067602B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Variace k-té třídy z n prvků zapisujeme V(k, n), což znamená, že tvoříme uspořádané k-</w:t>
      </w:r>
      <w:proofErr w:type="spellStart"/>
      <w:r>
        <w:rPr>
          <w:rFonts w:ascii="Times New Roman" w:hAnsi="Times New Roman" w:cs="Times New Roman"/>
          <w:sz w:val="24"/>
          <w:szCs w:val="24"/>
        </w:rPr>
        <w:t>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 n prvků.</w:t>
      </w:r>
    </w:p>
    <w:p w:rsidR="0067602B" w:rsidRDefault="0067602B" w:rsidP="0067602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Vypočítají se podle vzorce: V(k, n)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</w:p>
    <w:p w:rsidR="0067602B" w:rsidRDefault="0067602B" w:rsidP="0067602B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 a všech čísel předcházejících až do 1.</w:t>
      </w:r>
    </w:p>
    <w:p w:rsidR="0067602B" w:rsidRPr="00C068D0" w:rsidRDefault="0067602B" w:rsidP="0067602B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602B" w:rsidRDefault="0067602B" w:rsidP="0067602B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67602B" w:rsidRDefault="0067602B" w:rsidP="0067602B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67602B" w:rsidRDefault="0067602B" w:rsidP="0067602B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53F46" w:rsidRPr="00576DC9" w:rsidRDefault="00056DBE" w:rsidP="0067602B">
      <w:pPr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602B">
        <w:rPr>
          <w:rFonts w:ascii="Times New Roman" w:hAnsi="Times New Roman" w:cs="Times New Roman"/>
          <w:sz w:val="24"/>
          <w:szCs w:val="24"/>
        </w:rPr>
        <w:t xml:space="preserve">V(4, 9)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9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4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DB3637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den>
        </m:f>
      </m:oMath>
      <w:r w:rsidR="00DB3637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9.8.7.6.5!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den>
        </m:f>
      </m:oMath>
      <w:r w:rsidR="00DB3637">
        <w:rPr>
          <w:rFonts w:ascii="Times New Roman" w:eastAsiaTheme="minorEastAsia" w:hAnsi="Times New Roman" w:cs="Times New Roman"/>
          <w:sz w:val="24"/>
          <w:szCs w:val="24"/>
        </w:rPr>
        <w:t xml:space="preserve"> = 9.8.7.6</w:t>
      </w:r>
      <w:r w:rsidR="00696E77"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w:r w:rsidR="00D53F46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696E77">
        <w:rPr>
          <w:rFonts w:ascii="Times New Roman" w:eastAsiaTheme="minorEastAsia" w:hAnsi="Times New Roman" w:cs="Times New Roman"/>
          <w:sz w:val="24"/>
          <w:szCs w:val="24"/>
        </w:rPr>
        <w:t>024</w:t>
      </w:r>
    </w:p>
    <w:p w:rsidR="00AB0CB5" w:rsidRDefault="00D53F46" w:rsidP="00615940">
      <w:pPr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Z cifer je možno sestavit 3 024 pin-kódů.</w:t>
      </w: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E1F" w:rsidRDefault="00505E1F" w:rsidP="00CA6778">
      <w:pPr>
        <w:spacing w:before="0" w:after="0"/>
      </w:pPr>
      <w:r>
        <w:separator/>
      </w:r>
    </w:p>
  </w:endnote>
  <w:endnote w:type="continuationSeparator" w:id="0">
    <w:p w:rsidR="00505E1F" w:rsidRDefault="00505E1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E1F" w:rsidRDefault="00505E1F" w:rsidP="00CA6778">
      <w:pPr>
        <w:spacing w:before="0" w:after="0"/>
      </w:pPr>
      <w:r>
        <w:separator/>
      </w:r>
    </w:p>
  </w:footnote>
  <w:footnote w:type="continuationSeparator" w:id="0">
    <w:p w:rsidR="00505E1F" w:rsidRDefault="00505E1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8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6"/>
  </w:num>
  <w:num w:numId="11">
    <w:abstractNumId w:val="4"/>
  </w:num>
  <w:num w:numId="12">
    <w:abstractNumId w:val="1"/>
  </w:num>
  <w:num w:numId="13">
    <w:abstractNumId w:val="3"/>
  </w:num>
  <w:num w:numId="14">
    <w:abstractNumId w:val="13"/>
  </w:num>
  <w:num w:numId="15">
    <w:abstractNumId w:val="12"/>
  </w:num>
  <w:num w:numId="16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34E47"/>
    <w:rsid w:val="0004588C"/>
    <w:rsid w:val="00056DBE"/>
    <w:rsid w:val="00075EA4"/>
    <w:rsid w:val="00081E93"/>
    <w:rsid w:val="00084AD2"/>
    <w:rsid w:val="0009118D"/>
    <w:rsid w:val="000915DF"/>
    <w:rsid w:val="00096CFF"/>
    <w:rsid w:val="000A018C"/>
    <w:rsid w:val="000A1F62"/>
    <w:rsid w:val="000B0524"/>
    <w:rsid w:val="000B7617"/>
    <w:rsid w:val="000C3637"/>
    <w:rsid w:val="000E0CD5"/>
    <w:rsid w:val="000E5203"/>
    <w:rsid w:val="000E663C"/>
    <w:rsid w:val="000E6907"/>
    <w:rsid w:val="0010440B"/>
    <w:rsid w:val="00124D23"/>
    <w:rsid w:val="00132707"/>
    <w:rsid w:val="00140D1E"/>
    <w:rsid w:val="00142479"/>
    <w:rsid w:val="001502CC"/>
    <w:rsid w:val="0015164B"/>
    <w:rsid w:val="001521E8"/>
    <w:rsid w:val="0017080B"/>
    <w:rsid w:val="001B06AE"/>
    <w:rsid w:val="001C1D1A"/>
    <w:rsid w:val="001C1E50"/>
    <w:rsid w:val="001D2A56"/>
    <w:rsid w:val="001E2604"/>
    <w:rsid w:val="001F1B5F"/>
    <w:rsid w:val="001F6B57"/>
    <w:rsid w:val="00200203"/>
    <w:rsid w:val="002010BD"/>
    <w:rsid w:val="0020422D"/>
    <w:rsid w:val="00214EB6"/>
    <w:rsid w:val="00235DCF"/>
    <w:rsid w:val="002476F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C2210"/>
    <w:rsid w:val="002D360C"/>
    <w:rsid w:val="002D5138"/>
    <w:rsid w:val="00321AFD"/>
    <w:rsid w:val="00322374"/>
    <w:rsid w:val="003239AF"/>
    <w:rsid w:val="00324F80"/>
    <w:rsid w:val="0033451F"/>
    <w:rsid w:val="00334F5E"/>
    <w:rsid w:val="0033616E"/>
    <w:rsid w:val="00343A78"/>
    <w:rsid w:val="00375125"/>
    <w:rsid w:val="0038257B"/>
    <w:rsid w:val="00385B02"/>
    <w:rsid w:val="00385C02"/>
    <w:rsid w:val="00391292"/>
    <w:rsid w:val="00392D3E"/>
    <w:rsid w:val="003C040B"/>
    <w:rsid w:val="003C358E"/>
    <w:rsid w:val="003D1A74"/>
    <w:rsid w:val="003D1D48"/>
    <w:rsid w:val="003D23D3"/>
    <w:rsid w:val="003D531D"/>
    <w:rsid w:val="003F0573"/>
    <w:rsid w:val="00411899"/>
    <w:rsid w:val="00411F3C"/>
    <w:rsid w:val="004226DC"/>
    <w:rsid w:val="00423BDC"/>
    <w:rsid w:val="00441154"/>
    <w:rsid w:val="0045003E"/>
    <w:rsid w:val="004513CC"/>
    <w:rsid w:val="00451A59"/>
    <w:rsid w:val="004626D9"/>
    <w:rsid w:val="00480B04"/>
    <w:rsid w:val="004909F4"/>
    <w:rsid w:val="004A2738"/>
    <w:rsid w:val="004B0AD8"/>
    <w:rsid w:val="004B1275"/>
    <w:rsid w:val="004B4904"/>
    <w:rsid w:val="004C58C4"/>
    <w:rsid w:val="00502E1F"/>
    <w:rsid w:val="00505E1F"/>
    <w:rsid w:val="00510486"/>
    <w:rsid w:val="00521B7C"/>
    <w:rsid w:val="005413E3"/>
    <w:rsid w:val="00542B6F"/>
    <w:rsid w:val="00576DC9"/>
    <w:rsid w:val="00583009"/>
    <w:rsid w:val="00594715"/>
    <w:rsid w:val="00597B70"/>
    <w:rsid w:val="005A61E1"/>
    <w:rsid w:val="005B6E05"/>
    <w:rsid w:val="005C0CCA"/>
    <w:rsid w:val="005C2DA7"/>
    <w:rsid w:val="005D4579"/>
    <w:rsid w:val="005D4989"/>
    <w:rsid w:val="005F49BE"/>
    <w:rsid w:val="005F4E8C"/>
    <w:rsid w:val="00605DE2"/>
    <w:rsid w:val="00615940"/>
    <w:rsid w:val="0062277A"/>
    <w:rsid w:val="00632728"/>
    <w:rsid w:val="00634570"/>
    <w:rsid w:val="006347FB"/>
    <w:rsid w:val="00650043"/>
    <w:rsid w:val="006515B1"/>
    <w:rsid w:val="006516F6"/>
    <w:rsid w:val="00661E9B"/>
    <w:rsid w:val="00662BAA"/>
    <w:rsid w:val="00666590"/>
    <w:rsid w:val="00672870"/>
    <w:rsid w:val="0067602B"/>
    <w:rsid w:val="00680B75"/>
    <w:rsid w:val="00684206"/>
    <w:rsid w:val="00696E77"/>
    <w:rsid w:val="0069736E"/>
    <w:rsid w:val="006D5C73"/>
    <w:rsid w:val="006E0C09"/>
    <w:rsid w:val="006E0F00"/>
    <w:rsid w:val="006E5B7A"/>
    <w:rsid w:val="006F08EE"/>
    <w:rsid w:val="006F3500"/>
    <w:rsid w:val="006F5CC9"/>
    <w:rsid w:val="0070528D"/>
    <w:rsid w:val="00706420"/>
    <w:rsid w:val="00714E77"/>
    <w:rsid w:val="007269D6"/>
    <w:rsid w:val="00730F2E"/>
    <w:rsid w:val="00733546"/>
    <w:rsid w:val="00741500"/>
    <w:rsid w:val="007458EB"/>
    <w:rsid w:val="00753A66"/>
    <w:rsid w:val="00760A2A"/>
    <w:rsid w:val="00762E7C"/>
    <w:rsid w:val="00773394"/>
    <w:rsid w:val="0077783A"/>
    <w:rsid w:val="00790934"/>
    <w:rsid w:val="007A5344"/>
    <w:rsid w:val="007D2B16"/>
    <w:rsid w:val="007D4815"/>
    <w:rsid w:val="007E4981"/>
    <w:rsid w:val="007F31AC"/>
    <w:rsid w:val="007F4088"/>
    <w:rsid w:val="00801D09"/>
    <w:rsid w:val="00805EEC"/>
    <w:rsid w:val="0082229B"/>
    <w:rsid w:val="00823489"/>
    <w:rsid w:val="008344AC"/>
    <w:rsid w:val="0083608B"/>
    <w:rsid w:val="008421D6"/>
    <w:rsid w:val="0084662B"/>
    <w:rsid w:val="00847181"/>
    <w:rsid w:val="008532FF"/>
    <w:rsid w:val="00854678"/>
    <w:rsid w:val="00861BCB"/>
    <w:rsid w:val="00862104"/>
    <w:rsid w:val="00866B21"/>
    <w:rsid w:val="00883FEB"/>
    <w:rsid w:val="00887105"/>
    <w:rsid w:val="008878B4"/>
    <w:rsid w:val="008A223B"/>
    <w:rsid w:val="008A3DA4"/>
    <w:rsid w:val="008B5457"/>
    <w:rsid w:val="008C267C"/>
    <w:rsid w:val="008C2BB8"/>
    <w:rsid w:val="008E471D"/>
    <w:rsid w:val="008F0EEB"/>
    <w:rsid w:val="008F3362"/>
    <w:rsid w:val="008F561B"/>
    <w:rsid w:val="008F7571"/>
    <w:rsid w:val="008F7F94"/>
    <w:rsid w:val="009056DF"/>
    <w:rsid w:val="0091256C"/>
    <w:rsid w:val="00923673"/>
    <w:rsid w:val="00924F16"/>
    <w:rsid w:val="00927D3B"/>
    <w:rsid w:val="009344AB"/>
    <w:rsid w:val="00947E9C"/>
    <w:rsid w:val="00961A1C"/>
    <w:rsid w:val="0098168E"/>
    <w:rsid w:val="00986840"/>
    <w:rsid w:val="009A3149"/>
    <w:rsid w:val="009C05C7"/>
    <w:rsid w:val="009C77DA"/>
    <w:rsid w:val="009D3279"/>
    <w:rsid w:val="009D74C1"/>
    <w:rsid w:val="009E4B12"/>
    <w:rsid w:val="00A161CD"/>
    <w:rsid w:val="00A26403"/>
    <w:rsid w:val="00A31EA4"/>
    <w:rsid w:val="00A421BB"/>
    <w:rsid w:val="00A42D8E"/>
    <w:rsid w:val="00A42E82"/>
    <w:rsid w:val="00A5675B"/>
    <w:rsid w:val="00A821C3"/>
    <w:rsid w:val="00A86615"/>
    <w:rsid w:val="00A92101"/>
    <w:rsid w:val="00A9597B"/>
    <w:rsid w:val="00AA471B"/>
    <w:rsid w:val="00AB0CB5"/>
    <w:rsid w:val="00B073E1"/>
    <w:rsid w:val="00B251E1"/>
    <w:rsid w:val="00B317CA"/>
    <w:rsid w:val="00B45344"/>
    <w:rsid w:val="00B735A3"/>
    <w:rsid w:val="00B907F6"/>
    <w:rsid w:val="00BA172C"/>
    <w:rsid w:val="00BB4A86"/>
    <w:rsid w:val="00BB6DD1"/>
    <w:rsid w:val="00BB724A"/>
    <w:rsid w:val="00BC7BFB"/>
    <w:rsid w:val="00BD446E"/>
    <w:rsid w:val="00BE5AD0"/>
    <w:rsid w:val="00C056B9"/>
    <w:rsid w:val="00C068D0"/>
    <w:rsid w:val="00C07530"/>
    <w:rsid w:val="00C2355B"/>
    <w:rsid w:val="00C44F66"/>
    <w:rsid w:val="00C6746A"/>
    <w:rsid w:val="00C71BE3"/>
    <w:rsid w:val="00C86909"/>
    <w:rsid w:val="00C87C1D"/>
    <w:rsid w:val="00CA18AF"/>
    <w:rsid w:val="00CA1D28"/>
    <w:rsid w:val="00CA5C3F"/>
    <w:rsid w:val="00CA6778"/>
    <w:rsid w:val="00CA68AF"/>
    <w:rsid w:val="00CB50FD"/>
    <w:rsid w:val="00CC1C4F"/>
    <w:rsid w:val="00CC482B"/>
    <w:rsid w:val="00CD414D"/>
    <w:rsid w:val="00D07410"/>
    <w:rsid w:val="00D07454"/>
    <w:rsid w:val="00D15C51"/>
    <w:rsid w:val="00D3141E"/>
    <w:rsid w:val="00D354A2"/>
    <w:rsid w:val="00D46CA2"/>
    <w:rsid w:val="00D53F46"/>
    <w:rsid w:val="00D631DB"/>
    <w:rsid w:val="00D931B6"/>
    <w:rsid w:val="00DA4529"/>
    <w:rsid w:val="00DB3637"/>
    <w:rsid w:val="00DB452A"/>
    <w:rsid w:val="00DC59D8"/>
    <w:rsid w:val="00DD0B7B"/>
    <w:rsid w:val="00DD1C46"/>
    <w:rsid w:val="00DD2164"/>
    <w:rsid w:val="00DD7E99"/>
    <w:rsid w:val="00DE7C13"/>
    <w:rsid w:val="00E0593A"/>
    <w:rsid w:val="00E07EDA"/>
    <w:rsid w:val="00E22998"/>
    <w:rsid w:val="00E22A93"/>
    <w:rsid w:val="00E240E0"/>
    <w:rsid w:val="00E27851"/>
    <w:rsid w:val="00E45D32"/>
    <w:rsid w:val="00E71C4A"/>
    <w:rsid w:val="00E72C2B"/>
    <w:rsid w:val="00E864FC"/>
    <w:rsid w:val="00E976F6"/>
    <w:rsid w:val="00EA3AB4"/>
    <w:rsid w:val="00EB45C4"/>
    <w:rsid w:val="00EC2B2E"/>
    <w:rsid w:val="00EC5704"/>
    <w:rsid w:val="00EC5E3C"/>
    <w:rsid w:val="00ED59B2"/>
    <w:rsid w:val="00ED6104"/>
    <w:rsid w:val="00F05DA2"/>
    <w:rsid w:val="00F07D89"/>
    <w:rsid w:val="00F1361B"/>
    <w:rsid w:val="00F23263"/>
    <w:rsid w:val="00F257FC"/>
    <w:rsid w:val="00F343D1"/>
    <w:rsid w:val="00F4273F"/>
    <w:rsid w:val="00F43647"/>
    <w:rsid w:val="00F43FAA"/>
    <w:rsid w:val="00F639C4"/>
    <w:rsid w:val="00F718A8"/>
    <w:rsid w:val="00F90E04"/>
    <w:rsid w:val="00F97654"/>
    <w:rsid w:val="00FA6323"/>
    <w:rsid w:val="00FA6B5F"/>
    <w:rsid w:val="00FB4F6C"/>
    <w:rsid w:val="00FD3368"/>
    <w:rsid w:val="00FE487E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448B3-517F-451C-912B-0D287D8F1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203</TotalTime>
  <Pages>5</Pages>
  <Words>528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17</cp:revision>
  <dcterms:created xsi:type="dcterms:W3CDTF">2013-04-03T09:46:00Z</dcterms:created>
  <dcterms:modified xsi:type="dcterms:W3CDTF">2013-04-13T14:34:00Z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