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391292">
        <w:rPr>
          <w:rFonts w:ascii="Comic Sans MS" w:hAnsi="Comic Sans MS" w:cs="Comic Sans MS"/>
          <w:b/>
          <w:bCs/>
          <w:color w:val="024595"/>
          <w:sz w:val="54"/>
          <w:szCs w:val="54"/>
        </w:rPr>
        <w:t>Vzájemná poloha přímky a kuželosečky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391292" w:rsidRDefault="00391292" w:rsidP="00391292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E49E2">
        <w:rPr>
          <w:rFonts w:ascii="Times New Roman" w:hAnsi="Times New Roman" w:cs="Times New Roman"/>
          <w:sz w:val="24"/>
          <w:szCs w:val="24"/>
        </w:rPr>
        <w:t>Určete</w:t>
      </w:r>
      <w:r>
        <w:rPr>
          <w:rFonts w:ascii="Times New Roman" w:hAnsi="Times New Roman" w:cs="Times New Roman"/>
          <w:sz w:val="24"/>
          <w:szCs w:val="24"/>
        </w:rPr>
        <w:t xml:space="preserve"> vzájemnou polohu kuželosečky a přímky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91292" w:rsidRPr="00AE49E2" w:rsidRDefault="00391292" w:rsidP="00391292">
      <w:p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kuželosečka: 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16, přímka </w:t>
      </w:r>
      <w:r w:rsidRPr="00AE49E2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y + 4 = 0.</w:t>
      </w:r>
    </w:p>
    <w:p w:rsidR="00391292" w:rsidRPr="00FE5CE2" w:rsidRDefault="00391292" w:rsidP="00391292">
      <w:pPr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91292" w:rsidRDefault="00391292" w:rsidP="00391292">
      <w:pPr>
        <w:pStyle w:val="Odstavecseseznamem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dána kuželosečka a 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, určete rovnici tečny ke kuželosečce, tečna je rovnoběžná s přímkou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91292" w:rsidRDefault="00391292" w:rsidP="00391292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kuželosečka: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8x, 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 w:rsidR="009C05C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y =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x + 6.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91292" w:rsidRDefault="00391292" w:rsidP="00391292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91292" w:rsidRDefault="00391292" w:rsidP="00391292">
      <w:pPr>
        <w:pStyle w:val="Odstavecseseznamem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Stanovte číslo m tak, aby přímka </w:t>
      </w:r>
      <w:r>
        <w:rPr>
          <w:rFonts w:ascii="Times New Roman" w:hAnsi="Times New Roman" w:cs="Times New Roman"/>
          <w:i/>
          <w:sz w:val="24"/>
          <w:szCs w:val="24"/>
        </w:rPr>
        <w:t xml:space="preserve">t: </w:t>
      </w:r>
      <w:r>
        <w:rPr>
          <w:rFonts w:ascii="Times New Roman" w:hAnsi="Times New Roman" w:cs="Times New Roman"/>
          <w:sz w:val="24"/>
          <w:szCs w:val="24"/>
        </w:rPr>
        <w:t>x + y + m = 0 byla tečnou kružnice 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16.</w:t>
      </w:r>
    </w:p>
    <w:p w:rsidR="00391292" w:rsidRDefault="00391292" w:rsidP="00391292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735A3" w:rsidRPr="00D354A2" w:rsidRDefault="00391292" w:rsidP="00B735A3">
      <w:pPr>
        <w:pStyle w:val="Odstavecseseznamem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354A2">
        <w:rPr>
          <w:rFonts w:ascii="Times New Roman" w:hAnsi="Times New Roman" w:cs="Times New Roman"/>
          <w:sz w:val="24"/>
          <w:szCs w:val="24"/>
        </w:rPr>
        <w:t>Určete rovnici tečny elipsy o rovnici x</w:t>
      </w:r>
      <w:r w:rsidRPr="00D354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354A2">
        <w:rPr>
          <w:rFonts w:ascii="Times New Roman" w:hAnsi="Times New Roman" w:cs="Times New Roman"/>
          <w:sz w:val="24"/>
          <w:szCs w:val="24"/>
        </w:rPr>
        <w:t xml:space="preserve"> + 8y</w:t>
      </w:r>
      <w:r w:rsidRPr="00D354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354A2">
        <w:rPr>
          <w:rFonts w:ascii="Times New Roman" w:hAnsi="Times New Roman" w:cs="Times New Roman"/>
          <w:sz w:val="24"/>
          <w:szCs w:val="24"/>
        </w:rPr>
        <w:t xml:space="preserve"> </w:t>
      </w:r>
      <w:r w:rsidR="003F0573">
        <w:rPr>
          <w:rFonts w:ascii="Times New Roman" w:hAnsi="Times New Roman" w:cs="Times New Roman"/>
          <w:sz w:val="24"/>
          <w:szCs w:val="24"/>
        </w:rPr>
        <w:noBreakHyphen/>
      </w:r>
      <w:r w:rsidRPr="00D354A2">
        <w:rPr>
          <w:rFonts w:ascii="Times New Roman" w:hAnsi="Times New Roman" w:cs="Times New Roman"/>
          <w:sz w:val="24"/>
          <w:szCs w:val="24"/>
        </w:rPr>
        <w:t xml:space="preserve"> 6 = 0, která je kolmá na přímku </w:t>
      </w:r>
      <w:r w:rsidR="00D354A2">
        <w:rPr>
          <w:rFonts w:ascii="Times New Roman" w:hAnsi="Times New Roman" w:cs="Times New Roman"/>
          <w:i/>
          <w:sz w:val="24"/>
          <w:szCs w:val="24"/>
        </w:rPr>
        <w:t>p</w:t>
      </w:r>
      <w:r w:rsidR="00D354A2">
        <w:rPr>
          <w:rFonts w:ascii="Times New Roman" w:hAnsi="Times New Roman" w:cs="Times New Roman"/>
          <w:sz w:val="24"/>
          <w:szCs w:val="24"/>
        </w:rPr>
        <w:t xml:space="preserve">: </w:t>
      </w:r>
      <w:r w:rsidRPr="00D354A2">
        <w:rPr>
          <w:rFonts w:ascii="Times New Roman" w:hAnsi="Times New Roman" w:cs="Times New Roman"/>
          <w:sz w:val="24"/>
          <w:szCs w:val="24"/>
        </w:rPr>
        <w:t xml:space="preserve">x </w:t>
      </w:r>
      <w:r w:rsidR="003F0573">
        <w:rPr>
          <w:rFonts w:ascii="Times New Roman" w:hAnsi="Times New Roman" w:cs="Times New Roman"/>
          <w:sz w:val="24"/>
          <w:szCs w:val="24"/>
        </w:rPr>
        <w:noBreakHyphen/>
      </w:r>
      <w:r w:rsidRPr="00D354A2">
        <w:rPr>
          <w:rFonts w:ascii="Times New Roman" w:hAnsi="Times New Roman" w:cs="Times New Roman"/>
          <w:sz w:val="24"/>
          <w:szCs w:val="24"/>
        </w:rPr>
        <w:t xml:space="preserve"> y + 2 = 0. </w:t>
      </w:r>
    </w:p>
    <w:p w:rsidR="000E0CD5" w:rsidRPr="005D4579" w:rsidRDefault="000E0CD5" w:rsidP="000E0CD5">
      <w:pPr>
        <w:spacing w:after="0"/>
      </w:pP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FE487E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6D5C73" w:rsidRPr="00847181" w:rsidRDefault="006D5C73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6D5C73" w:rsidRDefault="006D5C73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923673" w:rsidRDefault="00923673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753A66" w:rsidRPr="00B735A3" w:rsidRDefault="00D3141E" w:rsidP="0077783A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="0098168E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783A">
        <w:rPr>
          <w:rFonts w:ascii="Times New Roman" w:eastAsiaTheme="minorEastAsia" w:hAnsi="Times New Roman" w:cs="Times New Roman"/>
          <w:sz w:val="24"/>
          <w:szCs w:val="24"/>
        </w:rPr>
        <w:t>Daná kvadratická rovnice má dvě řešení, daná přímka je sečna kružnice</w:t>
      </w:r>
    </w:p>
    <w:p w:rsidR="00FF6271" w:rsidRPr="00D354A2" w:rsidRDefault="00423BDC" w:rsidP="00D354A2">
      <w:pPr>
        <w:spacing w:before="0" w:after="0"/>
        <w:ind w:left="1701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04588C">
        <w:rPr>
          <w:rFonts w:ascii="Times New Roman" w:eastAsiaTheme="minorEastAsia" w:hAnsi="Times New Roman" w:cs="Times New Roman"/>
          <w:sz w:val="24"/>
          <w:szCs w:val="24"/>
        </w:rPr>
        <w:t>Hledaná tečna má rovnici: y = - x + 2</w:t>
      </w:r>
    </w:p>
    <w:p w:rsidR="00D354A2" w:rsidRDefault="006D5C73" w:rsidP="00923673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3)</w:t>
      </w:r>
      <w:r w:rsidR="00D354A2" w:rsidRPr="00D354A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354A2">
        <w:rPr>
          <w:rFonts w:ascii="Times New Roman" w:eastAsiaTheme="minorEastAsia" w:hAnsi="Times New Roman" w:cs="Times New Roman"/>
          <w:sz w:val="24"/>
          <w:szCs w:val="24"/>
        </w:rPr>
        <w:t xml:space="preserve">Existují dvě tečny k dané kružnici: </w:t>
      </w:r>
      <w:r w:rsidR="00D354A2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="00D354A2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1</w:t>
      </w:r>
      <w:r w:rsidR="00D354A2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D354A2" w:rsidRPr="00805EEC">
        <w:rPr>
          <w:rFonts w:ascii="Times New Roman" w:hAnsi="Times New Roman" w:cs="Times New Roman"/>
          <w:sz w:val="24"/>
          <w:szCs w:val="24"/>
        </w:rPr>
        <w:t xml:space="preserve">x + y + </w:t>
      </w:r>
      <w:r w:rsidR="00D354A2" w:rsidRPr="00F639C4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e>
        </m:rad>
      </m:oMath>
      <w:r w:rsidR="00D354A2" w:rsidRPr="00805EEC">
        <w:rPr>
          <w:rFonts w:ascii="Times New Roman" w:hAnsi="Times New Roman" w:cs="Times New Roman"/>
          <w:sz w:val="24"/>
          <w:szCs w:val="24"/>
        </w:rPr>
        <w:t xml:space="preserve"> = 0</w:t>
      </w:r>
      <w:r w:rsidR="00D354A2">
        <w:rPr>
          <w:rFonts w:ascii="Times New Roman" w:hAnsi="Times New Roman" w:cs="Times New Roman"/>
          <w:sz w:val="24"/>
          <w:szCs w:val="24"/>
        </w:rPr>
        <w:t xml:space="preserve">; </w:t>
      </w:r>
      <w:r w:rsidR="00D354A2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="00D354A2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2</w:t>
      </w:r>
      <w:r w:rsidR="00D354A2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D354A2" w:rsidRPr="00805EEC">
        <w:rPr>
          <w:rFonts w:ascii="Times New Roman" w:hAnsi="Times New Roman" w:cs="Times New Roman"/>
          <w:sz w:val="24"/>
          <w:szCs w:val="24"/>
        </w:rPr>
        <w:t xml:space="preserve">x + y </w:t>
      </w:r>
      <w:r w:rsidR="00D354A2">
        <w:rPr>
          <w:rFonts w:ascii="Times New Roman" w:hAnsi="Times New Roman" w:cs="Times New Roman"/>
          <w:sz w:val="24"/>
          <w:szCs w:val="24"/>
        </w:rPr>
        <w:noBreakHyphen/>
      </w:r>
      <w:r w:rsidR="00D354A2" w:rsidRPr="00805EEC">
        <w:rPr>
          <w:rFonts w:ascii="Times New Roman" w:hAnsi="Times New Roman" w:cs="Times New Roman"/>
          <w:sz w:val="24"/>
          <w:szCs w:val="24"/>
        </w:rPr>
        <w:t xml:space="preserve"> </w:t>
      </w:r>
      <w:r w:rsidR="00D354A2" w:rsidRPr="00F639C4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e>
        </m:rad>
      </m:oMath>
      <w:r w:rsidR="00D354A2" w:rsidRPr="00805EEC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5A61E1" w:rsidRDefault="00923673" w:rsidP="005A61E1">
      <w:pPr>
        <w:spacing w:before="0" w:after="0"/>
        <w:ind w:left="1701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 w:rsidR="005A61E1">
        <w:rPr>
          <w:rFonts w:ascii="Times New Roman" w:eastAsiaTheme="minorEastAsia" w:hAnsi="Times New Roman" w:cs="Times New Roman"/>
          <w:sz w:val="24"/>
          <w:szCs w:val="24"/>
        </w:rPr>
        <w:t xml:space="preserve">Existují dvě tečny k dané kružnici: </w:t>
      </w:r>
      <w:r w:rsidR="005A61E1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="005A61E1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1</w:t>
      </w:r>
      <w:r w:rsidR="005A61E1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5A61E1" w:rsidRPr="00805EEC">
        <w:rPr>
          <w:rFonts w:ascii="Times New Roman" w:hAnsi="Times New Roman" w:cs="Times New Roman"/>
          <w:sz w:val="24"/>
          <w:szCs w:val="24"/>
        </w:rPr>
        <w:t xml:space="preserve">x + y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vertAlign w:val="subscript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den>
        </m:f>
      </m:oMath>
      <w:r w:rsidR="005A61E1" w:rsidRPr="00805EEC">
        <w:rPr>
          <w:rFonts w:ascii="Times New Roman" w:hAnsi="Times New Roman" w:cs="Times New Roman"/>
          <w:sz w:val="24"/>
          <w:szCs w:val="24"/>
        </w:rPr>
        <w:t xml:space="preserve"> = 0</w:t>
      </w:r>
      <w:r w:rsidR="005A61E1">
        <w:rPr>
          <w:rFonts w:ascii="Times New Roman" w:hAnsi="Times New Roman" w:cs="Times New Roman"/>
          <w:sz w:val="24"/>
          <w:szCs w:val="24"/>
        </w:rPr>
        <w:t xml:space="preserve">; </w:t>
      </w:r>
      <w:r w:rsidR="005A61E1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="005A61E1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2</w:t>
      </w:r>
      <w:r w:rsidR="005A61E1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5A61E1" w:rsidRPr="00805EEC">
        <w:rPr>
          <w:rFonts w:ascii="Times New Roman" w:hAnsi="Times New Roman" w:cs="Times New Roman"/>
          <w:sz w:val="24"/>
          <w:szCs w:val="24"/>
        </w:rPr>
        <w:t xml:space="preserve">x + y </w:t>
      </w:r>
      <w:r w:rsidR="005A61E1">
        <w:rPr>
          <w:rFonts w:ascii="Times New Roman" w:hAnsi="Times New Roman" w:cs="Times New Roman"/>
          <w:sz w:val="24"/>
          <w:szCs w:val="24"/>
        </w:rPr>
        <w:noBreakHyphen/>
      </w:r>
      <w:r w:rsidR="005A61E1" w:rsidRPr="00805EEC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vertAlign w:val="subscript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den>
        </m:f>
      </m:oMath>
      <w:r w:rsidR="005A61E1" w:rsidRPr="00805EEC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D354A2" w:rsidRDefault="00D354A2" w:rsidP="005A61E1">
      <w:pPr>
        <w:spacing w:before="0" w:after="0"/>
        <w:ind w:left="1701" w:hanging="283"/>
        <w:rPr>
          <w:rFonts w:ascii="Times New Roman" w:hAnsi="Times New Roman" w:cs="Times New Roman"/>
          <w:sz w:val="24"/>
          <w:szCs w:val="24"/>
        </w:rPr>
      </w:pPr>
    </w:p>
    <w:p w:rsidR="00FE487E" w:rsidRPr="007A5344" w:rsidRDefault="00FE487E" w:rsidP="00D354A2">
      <w:pPr>
        <w:spacing w:before="0" w:after="0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B735A3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391292" w:rsidRPr="00391292" w:rsidRDefault="00391292" w:rsidP="00391292">
      <w:pPr>
        <w:pStyle w:val="Odstavecseseznamem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391292">
        <w:rPr>
          <w:rFonts w:ascii="Times New Roman" w:hAnsi="Times New Roman" w:cs="Times New Roman"/>
          <w:color w:val="024595"/>
          <w:sz w:val="24"/>
          <w:szCs w:val="24"/>
        </w:rPr>
        <w:t xml:space="preserve">Určete vzájemnou polohu kuželosečky a přímky </w:t>
      </w:r>
      <w:r w:rsidRPr="00391292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391292">
        <w:rPr>
          <w:rFonts w:ascii="Times New Roman" w:hAnsi="Times New Roman" w:cs="Times New Roman"/>
          <w:color w:val="024595"/>
          <w:sz w:val="24"/>
          <w:szCs w:val="24"/>
        </w:rPr>
        <w:t>:</w:t>
      </w:r>
    </w:p>
    <w:p w:rsidR="00D354A2" w:rsidRDefault="00391292" w:rsidP="00D354A2">
      <w:pPr>
        <w:spacing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391292">
        <w:rPr>
          <w:rFonts w:ascii="Times New Roman" w:hAnsi="Times New Roman" w:cs="Times New Roman"/>
          <w:color w:val="024595"/>
          <w:sz w:val="24"/>
          <w:szCs w:val="24"/>
        </w:rPr>
        <w:t xml:space="preserve">     </w:t>
      </w:r>
      <w:r w:rsidRPr="009C05C7">
        <w:rPr>
          <w:rFonts w:ascii="Times New Roman" w:hAnsi="Times New Roman" w:cs="Times New Roman"/>
          <w:color w:val="024595"/>
          <w:sz w:val="24"/>
          <w:szCs w:val="24"/>
        </w:rPr>
        <w:t>kuželosečka</w:t>
      </w:r>
      <w:r w:rsidRPr="00391292">
        <w:rPr>
          <w:rFonts w:ascii="Times New Roman" w:hAnsi="Times New Roman" w:cs="Times New Roman"/>
          <w:color w:val="024595"/>
          <w:sz w:val="24"/>
          <w:szCs w:val="24"/>
        </w:rPr>
        <w:t>: x</w:t>
      </w:r>
      <w:r w:rsidRPr="00391292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391292">
        <w:rPr>
          <w:rFonts w:ascii="Times New Roman" w:hAnsi="Times New Roman" w:cs="Times New Roman"/>
          <w:color w:val="024595"/>
          <w:sz w:val="24"/>
          <w:szCs w:val="24"/>
        </w:rPr>
        <w:t xml:space="preserve"> + y</w:t>
      </w:r>
      <w:r w:rsidRPr="00391292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391292">
        <w:rPr>
          <w:rFonts w:ascii="Times New Roman" w:hAnsi="Times New Roman" w:cs="Times New Roman"/>
          <w:color w:val="024595"/>
          <w:sz w:val="24"/>
          <w:szCs w:val="24"/>
        </w:rPr>
        <w:t xml:space="preserve"> = 16, přímka </w:t>
      </w:r>
      <w:r w:rsidRPr="00391292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391292">
        <w:rPr>
          <w:rFonts w:ascii="Times New Roman" w:hAnsi="Times New Roman" w:cs="Times New Roman"/>
          <w:color w:val="024595"/>
          <w:sz w:val="24"/>
          <w:szCs w:val="24"/>
        </w:rPr>
        <w:t xml:space="preserve">: x </w:t>
      </w:r>
      <w:r w:rsidRPr="00391292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 y + 4 = 0.</w:t>
      </w:r>
    </w:p>
    <w:p w:rsidR="00FB4F6C" w:rsidRPr="00D354A2" w:rsidRDefault="00391292" w:rsidP="00D354A2">
      <w:pPr>
        <w:spacing w:after="0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B4904" w:rsidRDefault="00B735A3" w:rsidP="004B4904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B4904">
        <w:rPr>
          <w:rFonts w:ascii="Times New Roman" w:hAnsi="Times New Roman" w:cs="Times New Roman"/>
          <w:sz w:val="24"/>
          <w:szCs w:val="24"/>
        </w:rPr>
        <w:t xml:space="preserve">Vzájemnou polohu kuželosečky a přímky určíme tak, že řešíme soustavu kvadratické a lineární rovnice metodou dosazovací. Z rovnice přímky vyjádříme proměnnou x a dosadíme do rovnice kružnice. Dostaneme kvadratickou rovnici, kde platí: </w:t>
      </w:r>
    </w:p>
    <w:p w:rsidR="004B4904" w:rsidRPr="004B4904" w:rsidRDefault="0077783A" w:rsidP="004B4904">
      <w:pPr>
        <w:pStyle w:val="Odstavecseseznamem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má-li rovnice dvě řešení</w:t>
      </w:r>
      <w:r w:rsidR="004B4904" w:rsidRPr="004B4904">
        <w:rPr>
          <w:rFonts w:ascii="Times New Roman" w:hAnsi="Times New Roman" w:cs="Times New Roman"/>
          <w:sz w:val="24"/>
          <w:szCs w:val="24"/>
        </w:rPr>
        <w:t>, je přímka sečna;</w:t>
      </w:r>
    </w:p>
    <w:p w:rsidR="004B4904" w:rsidRDefault="0077783A" w:rsidP="004B4904">
      <w:pPr>
        <w:pStyle w:val="Odstavecseseznamem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má-li rovnice jedno řešení</w:t>
      </w:r>
      <w:r w:rsidR="004B4904" w:rsidRPr="004B4904">
        <w:rPr>
          <w:rFonts w:ascii="Times New Roman" w:hAnsi="Times New Roman" w:cs="Times New Roman"/>
          <w:sz w:val="24"/>
          <w:szCs w:val="24"/>
        </w:rPr>
        <w:t>, je přímka tečna;</w:t>
      </w:r>
    </w:p>
    <w:p w:rsidR="004B4904" w:rsidRDefault="004B4904" w:rsidP="004B4904">
      <w:pPr>
        <w:pStyle w:val="Odstavecseseznamem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4904">
        <w:rPr>
          <w:rFonts w:ascii="Times New Roman" w:hAnsi="Times New Roman" w:cs="Times New Roman"/>
          <w:sz w:val="24"/>
          <w:szCs w:val="24"/>
        </w:rPr>
        <w:t xml:space="preserve">je-li diskriminant </w:t>
      </w:r>
      <w:r>
        <w:rPr>
          <w:rFonts w:ascii="Times New Roman" w:hAnsi="Times New Roman" w:cs="Times New Roman"/>
          <w:sz w:val="24"/>
          <w:szCs w:val="24"/>
        </w:rPr>
        <w:t>menší</w:t>
      </w:r>
      <w:r w:rsidRPr="004B4904">
        <w:rPr>
          <w:rFonts w:ascii="Times New Roman" w:hAnsi="Times New Roman" w:cs="Times New Roman"/>
          <w:sz w:val="24"/>
          <w:szCs w:val="24"/>
        </w:rPr>
        <w:t xml:space="preserve"> než 0,</w:t>
      </w:r>
      <w:r w:rsidR="0077783A">
        <w:rPr>
          <w:rFonts w:ascii="Times New Roman" w:hAnsi="Times New Roman" w:cs="Times New Roman"/>
          <w:sz w:val="24"/>
          <w:szCs w:val="24"/>
        </w:rPr>
        <w:t xml:space="preserve"> rovnice nemá řešení, </w:t>
      </w:r>
      <w:r w:rsidRPr="004B4904">
        <w:rPr>
          <w:rFonts w:ascii="Times New Roman" w:hAnsi="Times New Roman" w:cs="Times New Roman"/>
          <w:sz w:val="24"/>
          <w:szCs w:val="24"/>
        </w:rPr>
        <w:t xml:space="preserve">je přímka </w:t>
      </w:r>
      <w:r>
        <w:rPr>
          <w:rFonts w:ascii="Times New Roman" w:hAnsi="Times New Roman" w:cs="Times New Roman"/>
          <w:sz w:val="24"/>
          <w:szCs w:val="24"/>
        </w:rPr>
        <w:t>vnější přímkou kuželosečky.</w:t>
      </w:r>
    </w:p>
    <w:p w:rsidR="004B4904" w:rsidRPr="004B4904" w:rsidRDefault="004B4904" w:rsidP="004B4904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Daná kuželosečka je kružnice.</w:t>
      </w:r>
    </w:p>
    <w:p w:rsidR="004B4904" w:rsidRDefault="004B4904" w:rsidP="004B4904">
      <w:pPr>
        <w:spacing w:after="0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y + 4 = 0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x = 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4, dosadíme do rovnice kružnice:</w:t>
      </w:r>
    </w:p>
    <w:p w:rsidR="004B4904" w:rsidRDefault="004B4904" w:rsidP="004B4904">
      <w:pPr>
        <w:spacing w:after="0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(y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</w:t>
      </w:r>
      <w:r w:rsidRPr="004B4904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4B4904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Pr="004B490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16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8y + 16 + 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16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2y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8y = 0</w:t>
      </w:r>
    </w:p>
    <w:p w:rsidR="004B4904" w:rsidRDefault="004B4904" w:rsidP="004B4904">
      <w:pPr>
        <w:spacing w:after="0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y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4B4904">
        <w:rPr>
          <w:rFonts w:ascii="Times New Roman" w:eastAsiaTheme="minorEastAsia" w:hAnsi="Times New Roman" w:cs="Times New Roman"/>
          <w:sz w:val="24"/>
          <w:szCs w:val="24"/>
        </w:rPr>
        <w:t xml:space="preserve"> = 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</w:p>
    <w:p w:rsidR="004B4904" w:rsidRDefault="004B4904" w:rsidP="004B4904">
      <w:pPr>
        <w:spacing w:after="0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2y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="005B6E0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8 = 0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y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4</w:t>
      </w:r>
    </w:p>
    <w:p w:rsidR="0077783A" w:rsidRPr="004B4904" w:rsidRDefault="0077783A" w:rsidP="004B4904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Daná kvadratická rovnice má dvě řešení, daná přímka je sečna kružnice.</w:t>
      </w:r>
    </w:p>
    <w:p w:rsidR="004909F4" w:rsidRPr="009C05C7" w:rsidRDefault="004909F4" w:rsidP="009C05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4F6C" w:rsidRPr="0033451F" w:rsidRDefault="0009118D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A23CDB" w:rsidRDefault="00A23CDB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9C05C7" w:rsidRPr="009C05C7" w:rsidRDefault="009C05C7" w:rsidP="009C05C7">
      <w:pPr>
        <w:pStyle w:val="Odstavecseseznamem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9C05C7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Je dána kuželosečka a přímka </w:t>
      </w:r>
      <w:r w:rsidRPr="009C05C7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9C05C7">
        <w:rPr>
          <w:rFonts w:ascii="Times New Roman" w:hAnsi="Times New Roman" w:cs="Times New Roman"/>
          <w:color w:val="024595"/>
          <w:sz w:val="24"/>
          <w:szCs w:val="24"/>
        </w:rPr>
        <w:t xml:space="preserve">, určete rovnici tečny ke kuželosečce, tečna je rovnoběžná s přímkou </w:t>
      </w:r>
      <w:r w:rsidRPr="009C05C7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9C05C7">
        <w:rPr>
          <w:rFonts w:ascii="Times New Roman" w:hAnsi="Times New Roman" w:cs="Times New Roman"/>
          <w:color w:val="024595"/>
          <w:sz w:val="24"/>
          <w:szCs w:val="24"/>
        </w:rPr>
        <w:t xml:space="preserve">: </w:t>
      </w:r>
    </w:p>
    <w:p w:rsidR="009C05C7" w:rsidRPr="009C05C7" w:rsidRDefault="009C05C7" w:rsidP="009C05C7">
      <w:pPr>
        <w:pStyle w:val="Odstavecseseznamem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9C05C7">
        <w:rPr>
          <w:rFonts w:ascii="Times New Roman" w:hAnsi="Times New Roman" w:cs="Times New Roman"/>
          <w:color w:val="024595"/>
          <w:sz w:val="24"/>
          <w:szCs w:val="24"/>
        </w:rPr>
        <w:t>kuželosečka: y</w:t>
      </w:r>
      <w:r w:rsidRPr="009C05C7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9C05C7">
        <w:rPr>
          <w:rFonts w:ascii="Times New Roman" w:hAnsi="Times New Roman" w:cs="Times New Roman"/>
          <w:color w:val="024595"/>
          <w:sz w:val="24"/>
          <w:szCs w:val="24"/>
        </w:rPr>
        <w:t xml:space="preserve"> = </w:t>
      </w:r>
      <w:r w:rsidRPr="009C05C7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 8x, přímka </w:t>
      </w:r>
      <w:r w:rsidRPr="009C05C7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>
        <w:rPr>
          <w:rFonts w:ascii="Times New Roman" w:hAnsi="Times New Roman" w:cs="Times New Roman"/>
          <w:color w:val="024595"/>
          <w:sz w:val="24"/>
          <w:szCs w:val="24"/>
        </w:rPr>
        <w:t>:</w:t>
      </w:r>
      <w:r w:rsidRPr="009C05C7">
        <w:rPr>
          <w:rFonts w:ascii="Times New Roman" w:hAnsi="Times New Roman" w:cs="Times New Roman"/>
          <w:color w:val="024595"/>
          <w:sz w:val="24"/>
          <w:szCs w:val="24"/>
        </w:rPr>
        <w:t xml:space="preserve"> y = </w:t>
      </w:r>
      <w:r w:rsidRPr="009C05C7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 xml:space="preserve"> </w:t>
      </w:r>
      <w:r w:rsidRPr="009C05C7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 x + 6. </w:t>
      </w:r>
      <w:r w:rsidRPr="009C05C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753A66" w:rsidRDefault="00753A66" w:rsidP="00753A66">
      <w:pPr>
        <w:pStyle w:val="Odstavecseseznamem"/>
        <w:spacing w:after="0"/>
        <w:ind w:left="284"/>
        <w:rPr>
          <w:rFonts w:ascii="Times New Roman" w:hAnsi="Times New Roman" w:cs="Times New Roman"/>
          <w:color w:val="024595"/>
          <w:sz w:val="24"/>
          <w:szCs w:val="24"/>
        </w:rPr>
      </w:pPr>
    </w:p>
    <w:p w:rsidR="009C05C7" w:rsidRDefault="00753A66" w:rsidP="009C05C7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05C7">
        <w:rPr>
          <w:rFonts w:ascii="Times New Roman" w:hAnsi="Times New Roman" w:cs="Times New Roman"/>
          <w:sz w:val="24"/>
          <w:szCs w:val="24"/>
        </w:rPr>
        <w:t xml:space="preserve">Vzájemnou polohu kuželosečky a přímky určíme tak, že řešíme soustavu kvadratické a lineární rovnice metodou dosazovací. Z rovnice přímky vyjádříme proměnnou x a dosadíme do rovnice kružnice. Dostaneme kvadratickou rovnici, kde platí: </w:t>
      </w:r>
    </w:p>
    <w:p w:rsidR="009C05C7" w:rsidRPr="004B4904" w:rsidRDefault="009C05C7" w:rsidP="009C05C7">
      <w:pPr>
        <w:pStyle w:val="Odstavecseseznamem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má-li rovnice dvě řešení</w:t>
      </w:r>
      <w:r w:rsidRPr="004B4904">
        <w:rPr>
          <w:rFonts w:ascii="Times New Roman" w:hAnsi="Times New Roman" w:cs="Times New Roman"/>
          <w:sz w:val="24"/>
          <w:szCs w:val="24"/>
        </w:rPr>
        <w:t>, je přímka sečna;</w:t>
      </w:r>
    </w:p>
    <w:p w:rsidR="009C05C7" w:rsidRDefault="009C05C7" w:rsidP="009C05C7">
      <w:pPr>
        <w:pStyle w:val="Odstavecseseznamem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má-li rovnice jedno řešení</w:t>
      </w:r>
      <w:r w:rsidRPr="004B4904">
        <w:rPr>
          <w:rFonts w:ascii="Times New Roman" w:hAnsi="Times New Roman" w:cs="Times New Roman"/>
          <w:sz w:val="24"/>
          <w:szCs w:val="24"/>
        </w:rPr>
        <w:t>, je přímka tečna;</w:t>
      </w:r>
    </w:p>
    <w:p w:rsidR="009C05C7" w:rsidRPr="00D354A2" w:rsidRDefault="009C05C7" w:rsidP="00D354A2">
      <w:pPr>
        <w:pStyle w:val="Odstavecseseznamem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4904">
        <w:rPr>
          <w:rFonts w:ascii="Times New Roman" w:hAnsi="Times New Roman" w:cs="Times New Roman"/>
          <w:sz w:val="24"/>
          <w:szCs w:val="24"/>
        </w:rPr>
        <w:t xml:space="preserve">je-li diskriminant </w:t>
      </w:r>
      <w:r>
        <w:rPr>
          <w:rFonts w:ascii="Times New Roman" w:hAnsi="Times New Roman" w:cs="Times New Roman"/>
          <w:sz w:val="24"/>
          <w:szCs w:val="24"/>
        </w:rPr>
        <w:t>menší</w:t>
      </w:r>
      <w:r w:rsidRPr="004B4904">
        <w:rPr>
          <w:rFonts w:ascii="Times New Roman" w:hAnsi="Times New Roman" w:cs="Times New Roman"/>
          <w:sz w:val="24"/>
          <w:szCs w:val="24"/>
        </w:rPr>
        <w:t xml:space="preserve"> než 0,</w:t>
      </w:r>
      <w:r>
        <w:rPr>
          <w:rFonts w:ascii="Times New Roman" w:hAnsi="Times New Roman" w:cs="Times New Roman"/>
          <w:sz w:val="24"/>
          <w:szCs w:val="24"/>
        </w:rPr>
        <w:t xml:space="preserve"> rovnice nemá řešení, </w:t>
      </w:r>
      <w:r w:rsidRPr="004B4904">
        <w:rPr>
          <w:rFonts w:ascii="Times New Roman" w:hAnsi="Times New Roman" w:cs="Times New Roman"/>
          <w:sz w:val="24"/>
          <w:szCs w:val="24"/>
        </w:rPr>
        <w:t xml:space="preserve">je přímka </w:t>
      </w:r>
      <w:r>
        <w:rPr>
          <w:rFonts w:ascii="Times New Roman" w:hAnsi="Times New Roman" w:cs="Times New Roman"/>
          <w:sz w:val="24"/>
          <w:szCs w:val="24"/>
        </w:rPr>
        <w:t>vnější přímkou kuželosečky.</w:t>
      </w:r>
    </w:p>
    <w:p w:rsidR="009C05C7" w:rsidRDefault="00FE380E" w:rsidP="00FE380E">
      <w:pPr>
        <w:spacing w:before="0" w:after="0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9C05C7">
        <w:rPr>
          <w:rFonts w:ascii="Times New Roman" w:hAnsi="Times New Roman" w:cs="Times New Roman"/>
          <w:sz w:val="24"/>
          <w:szCs w:val="24"/>
        </w:rPr>
        <w:t>Daná kuželosečka je parabola.</w:t>
      </w:r>
    </w:p>
    <w:p w:rsidR="009C05C7" w:rsidRDefault="009C05C7" w:rsidP="009C05C7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C05C7" w:rsidRDefault="009C05C7" w:rsidP="00D931B6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Hledaná přímka (označíme ji </w:t>
      </w:r>
      <w:r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) je rovnoběžná s přímkou </w:t>
      </w:r>
      <w:r>
        <w:rPr>
          <w:rFonts w:ascii="Times New Roman" w:hAnsi="Times New Roman" w:cs="Times New Roman"/>
          <w:i/>
          <w:sz w:val="24"/>
          <w:szCs w:val="24"/>
        </w:rPr>
        <w:t xml:space="preserve">p </w:t>
      </w:r>
      <w:r w:rsidRPr="009C05C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má směrnici k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1, její rovnice je </w:t>
      </w:r>
    </w:p>
    <w:p w:rsidR="00753A66" w:rsidRDefault="009C05C7" w:rsidP="009C05C7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x + c. </w:t>
      </w:r>
      <w:r w:rsidR="00D931B6">
        <w:rPr>
          <w:rFonts w:ascii="Times New Roman" w:hAnsi="Times New Roman" w:cs="Times New Roman"/>
          <w:sz w:val="24"/>
          <w:szCs w:val="24"/>
        </w:rPr>
        <w:t>Dosadíme do rovnice paraboly a řešíme vzniklou kvadratickou rovnici, rovnice musí mít jedno řešení, v tom případě je diskriminant příslušné kvadratické rovnice roven 0.</w:t>
      </w:r>
    </w:p>
    <w:p w:rsidR="00F43647" w:rsidRDefault="00A23CDB" w:rsidP="009C05C7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dosazení: (- x + </w:t>
      </w:r>
      <w:r w:rsidR="00D931B6">
        <w:rPr>
          <w:rFonts w:ascii="Times New Roman" w:hAnsi="Times New Roman" w:cs="Times New Roman"/>
          <w:sz w:val="24"/>
          <w:szCs w:val="24"/>
        </w:rPr>
        <w:t>c)</w:t>
      </w:r>
      <w:r w:rsidR="00D931B6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D931B6">
        <w:rPr>
          <w:rFonts w:ascii="Times New Roman" w:hAnsi="Times New Roman" w:cs="Times New Roman"/>
          <w:sz w:val="24"/>
          <w:szCs w:val="24"/>
        </w:rPr>
        <w:t>= - 8x</w:t>
      </w:r>
      <w:r w:rsidR="00D931B6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D931B6">
        <w:rPr>
          <w:rFonts w:ascii="Times New Roman" w:eastAsiaTheme="minorEastAsia" w:hAnsi="Times New Roman" w:cs="Times New Roman"/>
          <w:sz w:val="24"/>
          <w:szCs w:val="24"/>
        </w:rPr>
        <w:tab/>
        <w:t>x</w:t>
      </w:r>
      <w:r w:rsidR="00D931B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D931B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931B6">
        <w:rPr>
          <w:rFonts w:ascii="Times New Roman" w:eastAsiaTheme="minorEastAsia" w:hAnsi="Times New Roman" w:cs="Times New Roman"/>
          <w:sz w:val="24"/>
          <w:szCs w:val="24"/>
        </w:rPr>
        <w:softHyphen/>
      </w:r>
      <w:r w:rsidR="00D931B6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2xc + c</w:t>
      </w:r>
      <w:r w:rsidR="00D931B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D931B6">
        <w:rPr>
          <w:rFonts w:ascii="Times New Roman" w:eastAsiaTheme="minorEastAsia" w:hAnsi="Times New Roman" w:cs="Times New Roman"/>
          <w:sz w:val="24"/>
          <w:szCs w:val="24"/>
        </w:rPr>
        <w:t xml:space="preserve"> = - 8x</w:t>
      </w:r>
      <w:r w:rsidR="00D931B6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  </m:t>
        </m:r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D931B6">
        <w:rPr>
          <w:rFonts w:ascii="Times New Roman" w:hAnsi="Times New Roman" w:cs="Times New Roman"/>
          <w:sz w:val="24"/>
          <w:szCs w:val="24"/>
        </w:rPr>
        <w:tab/>
      </w:r>
      <w:r w:rsidR="00D931B6">
        <w:rPr>
          <w:rFonts w:ascii="Times New Roman" w:eastAsiaTheme="minorEastAsia" w:hAnsi="Times New Roman" w:cs="Times New Roman"/>
          <w:sz w:val="24"/>
          <w:szCs w:val="24"/>
        </w:rPr>
        <w:t>x</w:t>
      </w:r>
      <w:r w:rsidR="00D931B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D931B6">
        <w:rPr>
          <w:rFonts w:ascii="Times New Roman" w:eastAsiaTheme="minorEastAsia" w:hAnsi="Times New Roman" w:cs="Times New Roman"/>
          <w:sz w:val="24"/>
          <w:szCs w:val="24"/>
        </w:rPr>
        <w:t xml:space="preserve"> + 8x</w:t>
      </w:r>
      <w:r w:rsidR="00D931B6">
        <w:rPr>
          <w:rFonts w:ascii="Times New Roman" w:hAnsi="Times New Roman" w:cs="Times New Roman"/>
          <w:sz w:val="24"/>
          <w:szCs w:val="24"/>
        </w:rPr>
        <w:t xml:space="preserve"> </w:t>
      </w:r>
      <w:r w:rsidR="00D931B6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2xc + c</w:t>
      </w:r>
      <w:r w:rsidR="00D931B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D931B6">
        <w:rPr>
          <w:rFonts w:ascii="Times New Roman" w:eastAsiaTheme="minorEastAsia" w:hAnsi="Times New Roman" w:cs="Times New Roman"/>
          <w:sz w:val="24"/>
          <w:szCs w:val="24"/>
        </w:rPr>
        <w:t xml:space="preserve"> = 0</w:t>
      </w:r>
      <w:r w:rsidR="00510486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510486" w:rsidRDefault="00510486" w:rsidP="009C05C7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x(8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2c) + c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0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510486" w:rsidRPr="00510486" w:rsidRDefault="00510486" w:rsidP="009C05C7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</w:t>
      </w:r>
      <w:r w:rsidR="00D931B6">
        <w:rPr>
          <w:rFonts w:ascii="Times New Roman" w:eastAsiaTheme="minorEastAsia" w:hAnsi="Times New Roman" w:cs="Times New Roman"/>
          <w:sz w:val="24"/>
          <w:szCs w:val="24"/>
        </w:rPr>
        <w:t>ro koeficienty k</w:t>
      </w:r>
      <w:r w:rsidR="00D931B6">
        <w:rPr>
          <w:rFonts w:ascii="Times New Roman" w:hAnsi="Times New Roman" w:cs="Times New Roman"/>
          <w:sz w:val="24"/>
          <w:szCs w:val="24"/>
        </w:rPr>
        <w:t>vadratické rovnice platí:</w:t>
      </w:r>
      <w:r>
        <w:rPr>
          <w:rFonts w:ascii="Times New Roman" w:hAnsi="Times New Roman" w:cs="Times New Roman"/>
          <w:sz w:val="24"/>
          <w:szCs w:val="24"/>
        </w:rPr>
        <w:t xml:space="preserve"> a = 1;</w:t>
      </w:r>
      <w:r w:rsidR="00805E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 = </w:t>
      </w:r>
      <w:r>
        <w:rPr>
          <w:rFonts w:ascii="Times New Roman" w:eastAsiaTheme="minorEastAsia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5EEC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2c;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c = c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9C05C7" w:rsidRPr="00805EEC" w:rsidRDefault="00805EEC" w:rsidP="00805EEC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pro </w:t>
      </w:r>
      <w:r w:rsidR="00510486">
        <w:rPr>
          <w:rFonts w:ascii="Times New Roman" w:eastAsiaTheme="minorEastAsia" w:hAnsi="Times New Roman" w:cs="Times New Roman"/>
          <w:sz w:val="24"/>
          <w:szCs w:val="24"/>
        </w:rPr>
        <w:t>diskriminant kvadratické rovnice D = b</w:t>
      </w:r>
      <w:r w:rsidR="0051048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5104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F1B5F"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="00510486">
        <w:rPr>
          <w:rFonts w:ascii="Times New Roman" w:eastAsiaTheme="minorEastAsia" w:hAnsi="Times New Roman" w:cs="Times New Roman"/>
          <w:sz w:val="24"/>
          <w:szCs w:val="24"/>
        </w:rPr>
        <w:t xml:space="preserve"> 4ac musí platit D = 0</w:t>
      </w:r>
      <w:r w:rsidR="00510486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510486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(8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2c)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4.1.c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= 0</w:t>
      </w:r>
    </w:p>
    <w:p w:rsidR="009C05C7" w:rsidRDefault="00510486" w:rsidP="00805EEC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E72C2B">
        <w:rPr>
          <w:rFonts w:ascii="Times New Roman" w:eastAsiaTheme="minorEastAsia" w:hAnsi="Times New Roman" w:cs="Times New Roman"/>
          <w:sz w:val="24"/>
          <w:szCs w:val="24"/>
        </w:rPr>
        <w:t xml:space="preserve">64 </w:t>
      </w:r>
      <w:r w:rsidR="00E72C2B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32c +  4c</w:t>
      </w:r>
      <w:r w:rsidR="00E72C2B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E72C2B">
        <w:rPr>
          <w:rFonts w:ascii="Times New Roman" w:eastAsiaTheme="minorEastAsia" w:hAnsi="Times New Roman" w:cs="Times New Roman"/>
          <w:sz w:val="24"/>
          <w:szCs w:val="24"/>
        </w:rPr>
        <w:t xml:space="preserve"> - 4c</w:t>
      </w:r>
      <w:r w:rsidR="00E72C2B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E72C2B">
        <w:rPr>
          <w:rFonts w:ascii="Times New Roman" w:eastAsiaTheme="minorEastAsia" w:hAnsi="Times New Roman" w:cs="Times New Roman"/>
          <w:sz w:val="24"/>
          <w:szCs w:val="24"/>
        </w:rPr>
        <w:t xml:space="preserve"> = 0</w:t>
      </w:r>
      <w:r w:rsidR="00805EEC"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1521E8">
        <w:rPr>
          <w:rFonts w:ascii="Times New Roman" w:eastAsiaTheme="minorEastAsia" w:hAnsi="Times New Roman" w:cs="Times New Roman"/>
          <w:sz w:val="24"/>
          <w:szCs w:val="24"/>
        </w:rPr>
        <w:tab/>
        <w:t xml:space="preserve">64 </w:t>
      </w:r>
      <w:r w:rsidR="001521E8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32c = 0 </w:t>
      </w:r>
      <w:r w:rsidR="00805EE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05EEC">
        <w:rPr>
          <w:rFonts w:ascii="Times New Roman" w:eastAsiaTheme="minorEastAsia" w:hAnsi="Times New Roman" w:cs="Times New Roman"/>
          <w:sz w:val="24"/>
          <w:szCs w:val="24"/>
        </w:rPr>
        <w:tab/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805EEC">
        <w:rPr>
          <w:rFonts w:ascii="Times New Roman" w:eastAsiaTheme="minorEastAsia" w:hAnsi="Times New Roman" w:cs="Times New Roman"/>
          <w:sz w:val="24"/>
          <w:szCs w:val="24"/>
        </w:rPr>
        <w:tab/>
        <w:t>c = 2</w:t>
      </w:r>
    </w:p>
    <w:p w:rsidR="001521E8" w:rsidRDefault="001521E8" w:rsidP="009C05C7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1521E8" w:rsidRPr="00E72C2B" w:rsidRDefault="001521E8" w:rsidP="009C05C7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5B6E05">
        <w:rPr>
          <w:rFonts w:ascii="Times New Roman" w:eastAsiaTheme="minorEastAsia" w:hAnsi="Times New Roman" w:cs="Times New Roman"/>
          <w:sz w:val="24"/>
          <w:szCs w:val="24"/>
        </w:rPr>
        <w:t>H</w:t>
      </w:r>
      <w:r w:rsidR="00F43647">
        <w:rPr>
          <w:rFonts w:ascii="Times New Roman" w:eastAsiaTheme="minorEastAsia" w:hAnsi="Times New Roman" w:cs="Times New Roman"/>
          <w:sz w:val="24"/>
          <w:szCs w:val="24"/>
        </w:rPr>
        <w:t>ledaná tečna</w:t>
      </w:r>
      <w:r w:rsidR="005B6E0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B6E05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="00805EEC">
        <w:rPr>
          <w:rFonts w:ascii="Times New Roman" w:eastAsiaTheme="minorEastAsia" w:hAnsi="Times New Roman" w:cs="Times New Roman"/>
          <w:sz w:val="24"/>
          <w:szCs w:val="24"/>
        </w:rPr>
        <w:t xml:space="preserve"> má rovnici: </w:t>
      </w:r>
      <w:r w:rsidR="00F43647">
        <w:rPr>
          <w:rFonts w:ascii="Times New Roman" w:eastAsiaTheme="minorEastAsia" w:hAnsi="Times New Roman" w:cs="Times New Roman"/>
          <w:sz w:val="24"/>
          <w:szCs w:val="24"/>
        </w:rPr>
        <w:t>y = - x + 2.</w:t>
      </w:r>
    </w:p>
    <w:p w:rsidR="009C05C7" w:rsidRPr="00753A66" w:rsidRDefault="009C05C7" w:rsidP="009C05C7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33546" w:rsidRPr="00DC59D8" w:rsidRDefault="00E72C2B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20422D" w:rsidRPr="0020422D" w:rsidRDefault="00D354A2" w:rsidP="0020422D">
      <w:pPr>
        <w:pStyle w:val="Odstavecseseznamem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>S</w:t>
      </w:r>
      <w:r w:rsidR="0020422D" w:rsidRPr="0020422D">
        <w:rPr>
          <w:rFonts w:ascii="Times New Roman" w:hAnsi="Times New Roman" w:cs="Times New Roman"/>
          <w:color w:val="024595"/>
          <w:sz w:val="24"/>
          <w:szCs w:val="24"/>
        </w:rPr>
        <w:t xml:space="preserve">tanovte číslo m tak, aby přímka </w:t>
      </w:r>
      <w:r w:rsidR="0020422D" w:rsidRPr="0020422D">
        <w:rPr>
          <w:rFonts w:ascii="Times New Roman" w:hAnsi="Times New Roman" w:cs="Times New Roman"/>
          <w:i/>
          <w:color w:val="024595"/>
          <w:sz w:val="24"/>
          <w:szCs w:val="24"/>
        </w:rPr>
        <w:t xml:space="preserve">t: </w:t>
      </w:r>
      <w:r w:rsidR="0020422D" w:rsidRPr="0020422D">
        <w:rPr>
          <w:rFonts w:ascii="Times New Roman" w:hAnsi="Times New Roman" w:cs="Times New Roman"/>
          <w:color w:val="024595"/>
          <w:sz w:val="24"/>
          <w:szCs w:val="24"/>
        </w:rPr>
        <w:t>x + y + m = 0 byla tečnou kružnice x</w:t>
      </w:r>
      <w:r w:rsidR="0020422D" w:rsidRPr="0020422D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="0020422D" w:rsidRPr="0020422D">
        <w:rPr>
          <w:rFonts w:ascii="Times New Roman" w:hAnsi="Times New Roman" w:cs="Times New Roman"/>
          <w:color w:val="024595"/>
          <w:sz w:val="24"/>
          <w:szCs w:val="24"/>
        </w:rPr>
        <w:t xml:space="preserve"> + y</w:t>
      </w:r>
      <w:r w:rsidR="0020422D" w:rsidRPr="0020422D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="0020422D" w:rsidRPr="0020422D">
        <w:rPr>
          <w:rFonts w:ascii="Times New Roman" w:hAnsi="Times New Roman" w:cs="Times New Roman"/>
          <w:color w:val="024595"/>
          <w:sz w:val="24"/>
          <w:szCs w:val="24"/>
        </w:rPr>
        <w:t xml:space="preserve"> = 16.</w:t>
      </w:r>
    </w:p>
    <w:p w:rsidR="00733546" w:rsidRDefault="00733546" w:rsidP="0073354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05EEC" w:rsidRDefault="009D3279" w:rsidP="00805EEC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05EEC">
        <w:rPr>
          <w:rFonts w:ascii="Times New Roman" w:hAnsi="Times New Roman" w:cs="Times New Roman"/>
          <w:sz w:val="24"/>
          <w:szCs w:val="24"/>
        </w:rPr>
        <w:t xml:space="preserve">Vzájemnou polohu kuželosečky a přímky určíme tak, že řešíme soustavu kvadratické a lineární rovnice metodou dosazovací. Z rovnice přímky vyjádříme proměnnou x a dosadíme do rovnice kružnice. Dostaneme kvadratickou rovnici, kde platí: </w:t>
      </w:r>
    </w:p>
    <w:p w:rsidR="00805EEC" w:rsidRPr="004B4904" w:rsidRDefault="00805EEC" w:rsidP="00805EEC">
      <w:pPr>
        <w:pStyle w:val="Odstavecseseznamem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má-li rovnice dvě řešení</w:t>
      </w:r>
      <w:r w:rsidRPr="004B4904">
        <w:rPr>
          <w:rFonts w:ascii="Times New Roman" w:hAnsi="Times New Roman" w:cs="Times New Roman"/>
          <w:sz w:val="24"/>
          <w:szCs w:val="24"/>
        </w:rPr>
        <w:t>, je přímka sečna;</w:t>
      </w:r>
    </w:p>
    <w:p w:rsidR="00805EEC" w:rsidRDefault="00805EEC" w:rsidP="00805EEC">
      <w:pPr>
        <w:pStyle w:val="Odstavecseseznamem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má-li rovnice jedno řešení</w:t>
      </w:r>
      <w:r w:rsidRPr="004B4904">
        <w:rPr>
          <w:rFonts w:ascii="Times New Roman" w:hAnsi="Times New Roman" w:cs="Times New Roman"/>
          <w:sz w:val="24"/>
          <w:szCs w:val="24"/>
        </w:rPr>
        <w:t>, je přímka tečna;</w:t>
      </w:r>
    </w:p>
    <w:p w:rsidR="00805EEC" w:rsidRDefault="00805EEC" w:rsidP="00805EEC">
      <w:pPr>
        <w:pStyle w:val="Odstavecseseznamem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4904">
        <w:rPr>
          <w:rFonts w:ascii="Times New Roman" w:hAnsi="Times New Roman" w:cs="Times New Roman"/>
          <w:sz w:val="24"/>
          <w:szCs w:val="24"/>
        </w:rPr>
        <w:t xml:space="preserve">je-li diskriminant </w:t>
      </w:r>
      <w:r>
        <w:rPr>
          <w:rFonts w:ascii="Times New Roman" w:hAnsi="Times New Roman" w:cs="Times New Roman"/>
          <w:sz w:val="24"/>
          <w:szCs w:val="24"/>
        </w:rPr>
        <w:t>menší</w:t>
      </w:r>
      <w:r w:rsidRPr="004B4904">
        <w:rPr>
          <w:rFonts w:ascii="Times New Roman" w:hAnsi="Times New Roman" w:cs="Times New Roman"/>
          <w:sz w:val="24"/>
          <w:szCs w:val="24"/>
        </w:rPr>
        <w:t xml:space="preserve"> než 0,</w:t>
      </w:r>
      <w:r>
        <w:rPr>
          <w:rFonts w:ascii="Times New Roman" w:hAnsi="Times New Roman" w:cs="Times New Roman"/>
          <w:sz w:val="24"/>
          <w:szCs w:val="24"/>
        </w:rPr>
        <w:t xml:space="preserve"> rovnice nemá řešení, </w:t>
      </w:r>
      <w:r w:rsidRPr="004B4904">
        <w:rPr>
          <w:rFonts w:ascii="Times New Roman" w:hAnsi="Times New Roman" w:cs="Times New Roman"/>
          <w:sz w:val="24"/>
          <w:szCs w:val="24"/>
        </w:rPr>
        <w:t xml:space="preserve">je přímka </w:t>
      </w:r>
      <w:r>
        <w:rPr>
          <w:rFonts w:ascii="Times New Roman" w:hAnsi="Times New Roman" w:cs="Times New Roman"/>
          <w:sz w:val="24"/>
          <w:szCs w:val="24"/>
        </w:rPr>
        <w:t>vnější přímkou kuželosečky.</w:t>
      </w:r>
    </w:p>
    <w:p w:rsidR="0045003E" w:rsidRDefault="0045003E" w:rsidP="00805EEC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805EEC" w:rsidRDefault="00805EEC" w:rsidP="00805EEC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05EEC">
        <w:rPr>
          <w:rFonts w:ascii="Times New Roman" w:hAnsi="Times New Roman" w:cs="Times New Roman"/>
          <w:sz w:val="24"/>
          <w:szCs w:val="24"/>
        </w:rPr>
        <w:t>x + y + m = 0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x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m</w:t>
      </w:r>
    </w:p>
    <w:p w:rsidR="00805EEC" w:rsidRDefault="00805EEC" w:rsidP="00805EEC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dosadíme do rovnice kružnice a určíme koeficienty vzniklé kvadratické rovnice:</w:t>
      </w:r>
    </w:p>
    <w:p w:rsidR="00805EEC" w:rsidRDefault="00805EEC" w:rsidP="00805EEC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m)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16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+ 2ym + m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16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2y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+ 2ym + m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16 = 0</w:t>
      </w:r>
    </w:p>
    <w:p w:rsidR="00F639C4" w:rsidRPr="00805EEC" w:rsidRDefault="00F639C4" w:rsidP="00805EEC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koeficienty: a = 2; b = 2m; c = m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16</w:t>
      </w:r>
    </w:p>
    <w:p w:rsidR="00F639C4" w:rsidRDefault="00805EEC" w:rsidP="00805EEC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639C4">
        <w:rPr>
          <w:rFonts w:ascii="Times New Roman" w:eastAsiaTheme="minorEastAsia" w:hAnsi="Times New Roman" w:cs="Times New Roman"/>
          <w:sz w:val="24"/>
          <w:szCs w:val="24"/>
        </w:rPr>
        <w:t>pro diskriminant kvadratické rovnice D = b</w:t>
      </w:r>
      <w:r w:rsidR="00F639C4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F639C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639C4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4ac musí platit D = 0</w:t>
      </w:r>
      <w:r w:rsidR="00F639C4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805EEC" w:rsidRDefault="00F639C4" w:rsidP="00805EEC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4m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4.2.(m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16) = 0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4m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8m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+ 128 = 0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4m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128  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m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32</w:t>
      </w:r>
    </w:p>
    <w:p w:rsidR="00F639C4" w:rsidRDefault="00F639C4" w:rsidP="00805EEC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  <w:vertAlign w:val="subscript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m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1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32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Pr="00F639C4">
        <w:rPr>
          <w:rFonts w:ascii="Times New Roman" w:eastAsiaTheme="minorEastAsia" w:hAnsi="Times New Roman" w:cs="Times New Roman"/>
          <w:sz w:val="24"/>
          <w:szCs w:val="24"/>
        </w:rPr>
        <w:t>= 4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; m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2 =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  <w:vertAlign w:val="subscript"/>
          </w:rPr>
          <w:noBreakHyphen/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32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Pr="00F639C4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w:r>
        <w:rPr>
          <w:rFonts w:ascii="Times New Roman" w:eastAsiaTheme="minorEastAsia" w:hAnsi="Times New Roman" w:cs="Times New Roman"/>
          <w:sz w:val="24"/>
          <w:szCs w:val="24"/>
        </w:rPr>
        <w:t>-</w:t>
      </w:r>
      <w:r w:rsidRPr="00F639C4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e>
        </m:rad>
      </m:oMath>
    </w:p>
    <w:p w:rsidR="00F639C4" w:rsidRDefault="00F639C4" w:rsidP="00F639C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Existují dvě tečny k dané kružnici: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="00D354A2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Pr="00805EEC">
        <w:rPr>
          <w:rFonts w:ascii="Times New Roman" w:hAnsi="Times New Roman" w:cs="Times New Roman"/>
          <w:sz w:val="24"/>
          <w:szCs w:val="24"/>
        </w:rPr>
        <w:t xml:space="preserve">x + y + </w:t>
      </w:r>
      <w:r w:rsidRPr="00F639C4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e>
        </m:rad>
      </m:oMath>
      <w:r w:rsidRPr="00805EEC">
        <w:rPr>
          <w:rFonts w:ascii="Times New Roman" w:hAnsi="Times New Roman" w:cs="Times New Roman"/>
          <w:sz w:val="24"/>
          <w:szCs w:val="24"/>
        </w:rPr>
        <w:t xml:space="preserve"> = 0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Pr="00805EEC">
        <w:rPr>
          <w:rFonts w:ascii="Times New Roman" w:hAnsi="Times New Roman" w:cs="Times New Roman"/>
          <w:sz w:val="24"/>
          <w:szCs w:val="24"/>
        </w:rPr>
        <w:t xml:space="preserve">x + y </w:t>
      </w:r>
      <w:r w:rsidR="00D354A2">
        <w:rPr>
          <w:rFonts w:ascii="Times New Roman" w:hAnsi="Times New Roman" w:cs="Times New Roman"/>
          <w:sz w:val="24"/>
          <w:szCs w:val="24"/>
        </w:rPr>
        <w:noBreakHyphen/>
      </w:r>
      <w:r w:rsidRPr="00805EEC">
        <w:rPr>
          <w:rFonts w:ascii="Times New Roman" w:hAnsi="Times New Roman" w:cs="Times New Roman"/>
          <w:sz w:val="24"/>
          <w:szCs w:val="24"/>
        </w:rPr>
        <w:t xml:space="preserve"> </w:t>
      </w:r>
      <w:r w:rsidRPr="00F639C4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e>
        </m:rad>
      </m:oMath>
      <w:r w:rsidRPr="00805EEC">
        <w:rPr>
          <w:rFonts w:ascii="Times New Roman" w:hAnsi="Times New Roman" w:cs="Times New Roman"/>
          <w:sz w:val="24"/>
          <w:szCs w:val="24"/>
        </w:rPr>
        <w:t xml:space="preserve"> = 0</w:t>
      </w:r>
      <w:r w:rsidR="00D354A2">
        <w:rPr>
          <w:rFonts w:ascii="Times New Roman" w:hAnsi="Times New Roman" w:cs="Times New Roman"/>
          <w:sz w:val="24"/>
          <w:szCs w:val="24"/>
        </w:rPr>
        <w:t>.</w:t>
      </w:r>
    </w:p>
    <w:p w:rsidR="00D354A2" w:rsidRDefault="00D354A2" w:rsidP="00F639C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D354A2" w:rsidRDefault="00D354A2" w:rsidP="00D354A2">
      <w:pPr>
        <w:pStyle w:val="Odstavecseseznamem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D354A2">
        <w:rPr>
          <w:rFonts w:ascii="Times New Roman" w:hAnsi="Times New Roman" w:cs="Times New Roman"/>
          <w:color w:val="024595"/>
          <w:sz w:val="24"/>
          <w:szCs w:val="24"/>
        </w:rPr>
        <w:lastRenderedPageBreak/>
        <w:t>Určete rovnici tečny elipsy o rovnici x</w:t>
      </w:r>
      <w:r w:rsidRPr="00D354A2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D354A2">
        <w:rPr>
          <w:rFonts w:ascii="Times New Roman" w:hAnsi="Times New Roman" w:cs="Times New Roman"/>
          <w:color w:val="024595"/>
          <w:sz w:val="24"/>
          <w:szCs w:val="24"/>
        </w:rPr>
        <w:t xml:space="preserve"> + 8y</w:t>
      </w:r>
      <w:r w:rsidRPr="00D354A2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D354A2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="003F0573">
        <w:rPr>
          <w:rFonts w:ascii="Times New Roman" w:hAnsi="Times New Roman" w:cs="Times New Roman"/>
          <w:color w:val="024595"/>
          <w:sz w:val="24"/>
          <w:szCs w:val="24"/>
        </w:rPr>
        <w:noBreakHyphen/>
      </w:r>
      <w:r w:rsidRPr="00D354A2">
        <w:rPr>
          <w:rFonts w:ascii="Times New Roman" w:hAnsi="Times New Roman" w:cs="Times New Roman"/>
          <w:color w:val="024595"/>
          <w:sz w:val="24"/>
          <w:szCs w:val="24"/>
        </w:rPr>
        <w:t xml:space="preserve"> 6 = 0, která je kolmá na přímku</w:t>
      </w:r>
      <w:r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>
        <w:rPr>
          <w:rFonts w:ascii="Times New Roman" w:hAnsi="Times New Roman" w:cs="Times New Roman"/>
          <w:color w:val="024595"/>
          <w:sz w:val="24"/>
          <w:szCs w:val="24"/>
        </w:rPr>
        <w:t>:</w:t>
      </w:r>
      <w:r w:rsidRPr="00D354A2">
        <w:rPr>
          <w:rFonts w:ascii="Times New Roman" w:hAnsi="Times New Roman" w:cs="Times New Roman"/>
          <w:color w:val="024595"/>
          <w:sz w:val="24"/>
          <w:szCs w:val="24"/>
        </w:rPr>
        <w:t xml:space="preserve"> x</w:t>
      </w:r>
      <w:r w:rsidR="003F0573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="003F0573">
        <w:rPr>
          <w:rFonts w:ascii="Times New Roman" w:hAnsi="Times New Roman" w:cs="Times New Roman"/>
          <w:color w:val="024595"/>
          <w:sz w:val="24"/>
          <w:szCs w:val="24"/>
        </w:rPr>
        <w:noBreakHyphen/>
      </w:r>
      <w:r w:rsidRPr="00D354A2">
        <w:rPr>
          <w:rFonts w:ascii="Times New Roman" w:hAnsi="Times New Roman" w:cs="Times New Roman"/>
          <w:color w:val="024595"/>
          <w:sz w:val="24"/>
          <w:szCs w:val="24"/>
        </w:rPr>
        <w:t xml:space="preserve"> y + 2 = 0. </w:t>
      </w:r>
    </w:p>
    <w:p w:rsidR="00D354A2" w:rsidRDefault="00D354A2" w:rsidP="00D354A2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D354A2">
        <w:rPr>
          <w:rFonts w:ascii="Times New Roman" w:hAnsi="Times New Roman" w:cs="Times New Roman"/>
          <w:sz w:val="24"/>
          <w:szCs w:val="24"/>
        </w:rPr>
        <w:t xml:space="preserve">Přímka </w:t>
      </w:r>
      <w:r w:rsidRPr="00D354A2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má normálový vektor </w:t>
      </w:r>
      <w:proofErr w:type="spellStart"/>
      <w:r w:rsidRPr="00D354A2"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(1;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1); přímka </w:t>
      </w:r>
      <w:r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kolmá na přímku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má normálový vektor </w:t>
      </w:r>
      <w:proofErr w:type="spellStart"/>
      <w:r w:rsidRPr="00D354A2"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 </w:t>
      </w:r>
      <w:r w:rsidR="005A61E1">
        <w:rPr>
          <w:rFonts w:ascii="Times New Roman" w:hAnsi="Times New Roman" w:cs="Times New Roman"/>
          <w:sz w:val="24"/>
          <w:szCs w:val="24"/>
        </w:rPr>
        <w:t>= (</w:t>
      </w:r>
      <w:r>
        <w:rPr>
          <w:rFonts w:ascii="Times New Roman" w:hAnsi="Times New Roman" w:cs="Times New Roman"/>
          <w:sz w:val="24"/>
          <w:szCs w:val="24"/>
        </w:rPr>
        <w:t xml:space="preserve">1; 1) </w:t>
      </w:r>
      <w:r w:rsidR="003F0573">
        <w:rPr>
          <w:rFonts w:ascii="Times New Roman" w:hAnsi="Times New Roman" w:cs="Times New Roman"/>
          <w:sz w:val="24"/>
          <w:szCs w:val="24"/>
        </w:rPr>
        <w:tab/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3F0573">
        <w:rPr>
          <w:rFonts w:ascii="Times New Roman" w:eastAsiaTheme="minorEastAsia" w:hAnsi="Times New Roman" w:cs="Times New Roman"/>
          <w:sz w:val="24"/>
          <w:szCs w:val="24"/>
        </w:rPr>
        <w:tab/>
        <w:t xml:space="preserve">musí platit: </w:t>
      </w:r>
      <w:proofErr w:type="spellStart"/>
      <w:r w:rsidR="003F0573" w:rsidRPr="00D354A2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3F0573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p</w:t>
      </w:r>
      <w:proofErr w:type="spellEnd"/>
      <w:r w:rsidR="003F0573">
        <w:rPr>
          <w:rFonts w:ascii="Times New Roman" w:hAnsi="Times New Roman" w:cs="Times New Roman"/>
          <w:sz w:val="24"/>
          <w:szCs w:val="24"/>
        </w:rPr>
        <w:t>.</w:t>
      </w:r>
      <w:r w:rsidR="003F0573" w:rsidRPr="003F05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F0573" w:rsidRPr="00D354A2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3F0573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t</w:t>
      </w:r>
      <w:proofErr w:type="spellEnd"/>
      <w:r w:rsidR="003F0573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 </w:t>
      </w:r>
      <w:r w:rsidR="003F0573">
        <w:rPr>
          <w:rFonts w:ascii="Times New Roman" w:hAnsi="Times New Roman" w:cs="Times New Roman"/>
          <w:sz w:val="24"/>
          <w:szCs w:val="24"/>
        </w:rPr>
        <w:t xml:space="preserve"> = 0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5A61E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A61E1">
        <w:rPr>
          <w:rFonts w:ascii="Times New Roman" w:hAnsi="Times New Roman" w:cs="Times New Roman"/>
          <w:sz w:val="24"/>
          <w:szCs w:val="24"/>
        </w:rPr>
        <w:t>1.</w:t>
      </w:r>
      <w:r w:rsidR="003F0573">
        <w:rPr>
          <w:rFonts w:ascii="Times New Roman" w:hAnsi="Times New Roman" w:cs="Times New Roman"/>
          <w:sz w:val="24"/>
          <w:szCs w:val="24"/>
        </w:rPr>
        <w:t>1 + (</w:t>
      </w:r>
      <w:r w:rsidR="003F0573">
        <w:rPr>
          <w:rFonts w:ascii="Times New Roman" w:hAnsi="Times New Roman" w:cs="Times New Roman"/>
          <w:sz w:val="24"/>
          <w:szCs w:val="24"/>
        </w:rPr>
        <w:noBreakHyphen/>
        <w:t>1).1 = 0</w:t>
      </w:r>
      <w:proofErr w:type="gramEnd"/>
    </w:p>
    <w:p w:rsidR="003F0573" w:rsidRDefault="003F0573" w:rsidP="00D354A2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tečna </w:t>
      </w:r>
      <w:r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má rovnici: x + y + c = 0</w:t>
      </w:r>
      <w:r w:rsidR="003D531D">
        <w:rPr>
          <w:rFonts w:ascii="Times New Roman" w:hAnsi="Times New Roman" w:cs="Times New Roman"/>
          <w:sz w:val="24"/>
          <w:szCs w:val="24"/>
        </w:rPr>
        <w:t>.</w:t>
      </w:r>
    </w:p>
    <w:p w:rsidR="003D531D" w:rsidRDefault="003D531D" w:rsidP="003D531D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Vzájemnou polohu kuželosečky a přímky určíme tak, že řešíme soustavu kvadratické a lineární rovnice metodou dosazovací. Z rovnice přímky vyjádříme proměnnou x a dosadíme do rovnice kružnice. Dostaneme kvadratickou rovnici, kde platí: </w:t>
      </w:r>
    </w:p>
    <w:p w:rsidR="003D531D" w:rsidRPr="004B4904" w:rsidRDefault="003D531D" w:rsidP="003D531D">
      <w:pPr>
        <w:pStyle w:val="Odstavecseseznamem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má-li rovnice dvě řešení</w:t>
      </w:r>
      <w:r w:rsidRPr="004B4904">
        <w:rPr>
          <w:rFonts w:ascii="Times New Roman" w:hAnsi="Times New Roman" w:cs="Times New Roman"/>
          <w:sz w:val="24"/>
          <w:szCs w:val="24"/>
        </w:rPr>
        <w:t>, je přímka sečna;</w:t>
      </w:r>
    </w:p>
    <w:p w:rsidR="003D531D" w:rsidRDefault="003D531D" w:rsidP="003D531D">
      <w:pPr>
        <w:pStyle w:val="Odstavecseseznamem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má-li rovnice jedno řešení</w:t>
      </w:r>
      <w:r w:rsidRPr="004B4904">
        <w:rPr>
          <w:rFonts w:ascii="Times New Roman" w:hAnsi="Times New Roman" w:cs="Times New Roman"/>
          <w:sz w:val="24"/>
          <w:szCs w:val="24"/>
        </w:rPr>
        <w:t>, je přímka tečna;</w:t>
      </w:r>
    </w:p>
    <w:p w:rsidR="003D531D" w:rsidRDefault="003D531D" w:rsidP="003D531D">
      <w:pPr>
        <w:pStyle w:val="Odstavecseseznamem"/>
        <w:numPr>
          <w:ilvl w:val="0"/>
          <w:numId w:val="4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4B4904">
        <w:rPr>
          <w:rFonts w:ascii="Times New Roman" w:hAnsi="Times New Roman" w:cs="Times New Roman"/>
          <w:sz w:val="24"/>
          <w:szCs w:val="24"/>
        </w:rPr>
        <w:t xml:space="preserve">je-li diskriminant </w:t>
      </w:r>
      <w:r>
        <w:rPr>
          <w:rFonts w:ascii="Times New Roman" w:hAnsi="Times New Roman" w:cs="Times New Roman"/>
          <w:sz w:val="24"/>
          <w:szCs w:val="24"/>
        </w:rPr>
        <w:t>menší</w:t>
      </w:r>
      <w:r w:rsidRPr="004B4904">
        <w:rPr>
          <w:rFonts w:ascii="Times New Roman" w:hAnsi="Times New Roman" w:cs="Times New Roman"/>
          <w:sz w:val="24"/>
          <w:szCs w:val="24"/>
        </w:rPr>
        <w:t xml:space="preserve"> než 0,</w:t>
      </w:r>
      <w:r>
        <w:rPr>
          <w:rFonts w:ascii="Times New Roman" w:hAnsi="Times New Roman" w:cs="Times New Roman"/>
          <w:sz w:val="24"/>
          <w:szCs w:val="24"/>
        </w:rPr>
        <w:t xml:space="preserve"> rovnice nemá řešení, </w:t>
      </w:r>
      <w:r w:rsidRPr="004B4904">
        <w:rPr>
          <w:rFonts w:ascii="Times New Roman" w:hAnsi="Times New Roman" w:cs="Times New Roman"/>
          <w:sz w:val="24"/>
          <w:szCs w:val="24"/>
        </w:rPr>
        <w:t xml:space="preserve">je přímka </w:t>
      </w:r>
      <w:r>
        <w:rPr>
          <w:rFonts w:ascii="Times New Roman" w:hAnsi="Times New Roman" w:cs="Times New Roman"/>
          <w:sz w:val="24"/>
          <w:szCs w:val="24"/>
        </w:rPr>
        <w:t>vnější přímkou kuželosečky.</w:t>
      </w:r>
    </w:p>
    <w:p w:rsidR="003D531D" w:rsidRDefault="003D531D" w:rsidP="003D531D">
      <w:pPr>
        <w:pStyle w:val="Odstavecseseznamem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D531D" w:rsidRDefault="003D531D" w:rsidP="003D531D">
      <w:pPr>
        <w:pStyle w:val="Odstavecseseznamem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x + y + c = 0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x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c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3D531D" w:rsidRDefault="003D531D" w:rsidP="003D531D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dosadíme do rovnice kružnice a určíme koeficienty vzniklé kvadratické rovnice:</w:t>
      </w:r>
    </w:p>
    <w:p w:rsidR="003D531D" w:rsidRDefault="003D531D" w:rsidP="003D531D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(</w:t>
      </w:r>
      <w:r w:rsidR="005A61E1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y </w:t>
      </w:r>
      <w:r w:rsidR="005A61E1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c)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Pr="003D531D">
        <w:rPr>
          <w:rFonts w:ascii="Times New Roman" w:hAnsi="Times New Roman" w:cs="Times New Roman"/>
          <w:sz w:val="24"/>
          <w:szCs w:val="24"/>
        </w:rPr>
        <w:t>8y</w:t>
      </w:r>
      <w:r w:rsidRPr="003D531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D531D">
        <w:rPr>
          <w:rFonts w:ascii="Times New Roman" w:hAnsi="Times New Roman" w:cs="Times New Roman"/>
          <w:sz w:val="24"/>
          <w:szCs w:val="24"/>
        </w:rPr>
        <w:t xml:space="preserve"> </w:t>
      </w:r>
      <w:r w:rsidRPr="003D531D">
        <w:rPr>
          <w:rFonts w:ascii="Times New Roman" w:hAnsi="Times New Roman" w:cs="Times New Roman"/>
          <w:sz w:val="24"/>
          <w:szCs w:val="24"/>
        </w:rPr>
        <w:noBreakHyphen/>
        <w:t xml:space="preserve"> 6 = 0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+ 2yc + c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Pr="003D531D">
        <w:rPr>
          <w:rFonts w:ascii="Times New Roman" w:hAnsi="Times New Roman" w:cs="Times New Roman"/>
          <w:sz w:val="24"/>
          <w:szCs w:val="24"/>
        </w:rPr>
        <w:t>8y</w:t>
      </w:r>
      <w:r w:rsidRPr="003D531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D531D">
        <w:rPr>
          <w:rFonts w:ascii="Times New Roman" w:hAnsi="Times New Roman" w:cs="Times New Roman"/>
          <w:sz w:val="24"/>
          <w:szCs w:val="24"/>
        </w:rPr>
        <w:t xml:space="preserve"> </w:t>
      </w:r>
      <w:r w:rsidRPr="003D531D">
        <w:rPr>
          <w:rFonts w:ascii="Times New Roman" w:hAnsi="Times New Roman" w:cs="Times New Roman"/>
          <w:sz w:val="24"/>
          <w:szCs w:val="24"/>
        </w:rPr>
        <w:noBreakHyphen/>
        <w:t xml:space="preserve"> 6 = 0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9y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+ 2yc + c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6 = 0</w:t>
      </w:r>
    </w:p>
    <w:p w:rsidR="003D531D" w:rsidRDefault="003D531D" w:rsidP="003D531D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koeficienty: a = 9; b = 2c; c = </w:t>
      </w:r>
      <w:r w:rsidR="00CC482B">
        <w:rPr>
          <w:rFonts w:ascii="Times New Roman" w:eastAsiaTheme="minorEastAsia" w:hAnsi="Times New Roman" w:cs="Times New Roman"/>
          <w:sz w:val="24"/>
          <w:szCs w:val="24"/>
        </w:rPr>
        <w:t>c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5A61E1"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="00CC48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6</w:t>
      </w:r>
    </w:p>
    <w:p w:rsidR="00CC482B" w:rsidRDefault="00CC482B" w:rsidP="00CC482B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pro diskriminant kvadratické rovnice D = 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4ac musí platit D = 0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CC482B" w:rsidRDefault="00CC482B" w:rsidP="00CC482B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4c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4.9.(c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6) = 0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4c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36c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+ 216 = 0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32c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216  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CC482B" w:rsidRDefault="00CC482B" w:rsidP="00CC482B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c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216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=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</w:p>
    <w:p w:rsidR="00CC482B" w:rsidRDefault="00CC482B" w:rsidP="00CC482B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  <w:vertAlign w:val="subscript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c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CC482B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vertAlign w:val="subscript"/>
                  </w:rPr>
                  <m:t>27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Pr="00F639C4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vertAlign w:val="subscript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c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CC482B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vertAlign w:val="subscript"/>
                  </w:rPr>
                  <m:t>27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Pr="00F639C4">
        <w:rPr>
          <w:rFonts w:ascii="Times New Roman" w:eastAsiaTheme="minorEastAsia" w:hAnsi="Times New Roman" w:cs="Times New Roman"/>
          <w:sz w:val="24"/>
          <w:szCs w:val="24"/>
        </w:rPr>
        <w:t>=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</w:r>
      <w:r w:rsidRPr="00F639C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vertAlign w:val="subscript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den>
        </m:f>
      </m:oMath>
    </w:p>
    <w:p w:rsidR="00CC482B" w:rsidRPr="00805EEC" w:rsidRDefault="00CC482B" w:rsidP="003D531D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D531D" w:rsidRDefault="00CC482B" w:rsidP="003D531D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Existují dvě tečny k dané kružnici: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1</w:t>
      </w:r>
      <w:r w:rsidR="005A61E1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Pr="00805EEC">
        <w:rPr>
          <w:rFonts w:ascii="Times New Roman" w:hAnsi="Times New Roman" w:cs="Times New Roman"/>
          <w:sz w:val="24"/>
          <w:szCs w:val="24"/>
        </w:rPr>
        <w:t xml:space="preserve">x + y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vertAlign w:val="subscript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den>
        </m:f>
      </m:oMath>
      <w:r w:rsidRPr="00805EEC">
        <w:rPr>
          <w:rFonts w:ascii="Times New Roman" w:hAnsi="Times New Roman" w:cs="Times New Roman"/>
          <w:sz w:val="24"/>
          <w:szCs w:val="24"/>
        </w:rPr>
        <w:t xml:space="preserve"> = 0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2</w:t>
      </w:r>
      <w:r w:rsidR="005A61E1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Pr="00805EEC">
        <w:rPr>
          <w:rFonts w:ascii="Times New Roman" w:hAnsi="Times New Roman" w:cs="Times New Roman"/>
          <w:sz w:val="24"/>
          <w:szCs w:val="24"/>
        </w:rPr>
        <w:t xml:space="preserve">x + y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Pr="00805EEC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vertAlign w:val="subscript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vertAlign w:val="subscript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2</m:t>
            </m:r>
          </m:den>
        </m:f>
      </m:oMath>
      <w:r w:rsidRPr="00805EEC">
        <w:rPr>
          <w:rFonts w:ascii="Times New Roman" w:hAnsi="Times New Roman" w:cs="Times New Roman"/>
          <w:sz w:val="24"/>
          <w:szCs w:val="24"/>
        </w:rPr>
        <w:t xml:space="preserve"> = 0</w:t>
      </w:r>
      <w:r w:rsidR="005A61E1">
        <w:rPr>
          <w:rFonts w:ascii="Times New Roman" w:hAnsi="Times New Roman" w:cs="Times New Roman"/>
          <w:sz w:val="24"/>
          <w:szCs w:val="24"/>
        </w:rPr>
        <w:t>.</w:t>
      </w:r>
    </w:p>
    <w:p w:rsidR="00CC482B" w:rsidRPr="003D531D" w:rsidRDefault="00CC482B" w:rsidP="003D531D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D531D" w:rsidRDefault="003D531D" w:rsidP="003D531D">
      <w:pPr>
        <w:pStyle w:val="Odstavecseseznamem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D531D" w:rsidRPr="003F0573" w:rsidRDefault="003D531D" w:rsidP="00D354A2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354A2" w:rsidRPr="00F639C4" w:rsidRDefault="00D354A2" w:rsidP="00F639C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639C4" w:rsidRPr="0098168E" w:rsidRDefault="00F639C4" w:rsidP="00F639C4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F639C4" w:rsidRPr="00F639C4" w:rsidRDefault="00F639C4" w:rsidP="00805EEC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8168E" w:rsidRPr="0098168E" w:rsidRDefault="0098168E" w:rsidP="00862104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98168E" w:rsidRPr="0098168E" w:rsidRDefault="0098168E" w:rsidP="0098168E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B0CB5" w:rsidRDefault="008E471D" w:rsidP="00AB0CB5">
      <w:pPr>
        <w:spacing w:after="0"/>
        <w:ind w:left="284" w:hanging="284"/>
      </w:pPr>
      <w:r>
        <w:tab/>
      </w:r>
      <w:r>
        <w:tab/>
      </w:r>
    </w:p>
    <w:sectPr w:rsidR="00AB0C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4E1" w:rsidRDefault="00EA04E1" w:rsidP="00CA6778">
      <w:pPr>
        <w:spacing w:before="0" w:after="0"/>
      </w:pPr>
      <w:r>
        <w:separator/>
      </w:r>
    </w:p>
  </w:endnote>
  <w:endnote w:type="continuationSeparator" w:id="0">
    <w:p w:rsidR="00EA04E1" w:rsidRDefault="00EA04E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6E1" w:rsidRPr="0015164B" w:rsidRDefault="001826E1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826E1" w:rsidRPr="0015164B" w:rsidRDefault="001826E1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826E1" w:rsidRPr="0015164B" w:rsidRDefault="001826E1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4E1" w:rsidRDefault="00EA04E1" w:rsidP="00CA6778">
      <w:pPr>
        <w:spacing w:before="0" w:after="0"/>
      </w:pPr>
      <w:r>
        <w:separator/>
      </w:r>
    </w:p>
  </w:footnote>
  <w:footnote w:type="continuationSeparator" w:id="0">
    <w:p w:rsidR="00EA04E1" w:rsidRDefault="00EA04E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4"/>
  </w:num>
  <w:num w:numId="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848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34E47"/>
    <w:rsid w:val="0004588C"/>
    <w:rsid w:val="00075EA4"/>
    <w:rsid w:val="00081E93"/>
    <w:rsid w:val="00084AD2"/>
    <w:rsid w:val="0009118D"/>
    <w:rsid w:val="000915DF"/>
    <w:rsid w:val="00096CFF"/>
    <w:rsid w:val="000A018C"/>
    <w:rsid w:val="000A1F62"/>
    <w:rsid w:val="000B0524"/>
    <w:rsid w:val="000B7617"/>
    <w:rsid w:val="000C3637"/>
    <w:rsid w:val="000E0CD5"/>
    <w:rsid w:val="000E5203"/>
    <w:rsid w:val="000E663C"/>
    <w:rsid w:val="000E6907"/>
    <w:rsid w:val="0010440B"/>
    <w:rsid w:val="00124D23"/>
    <w:rsid w:val="00132707"/>
    <w:rsid w:val="00134C8F"/>
    <w:rsid w:val="00140D1E"/>
    <w:rsid w:val="00142479"/>
    <w:rsid w:val="0015164B"/>
    <w:rsid w:val="001521E8"/>
    <w:rsid w:val="0017080B"/>
    <w:rsid w:val="001826E1"/>
    <w:rsid w:val="001B06AE"/>
    <w:rsid w:val="001C1E50"/>
    <w:rsid w:val="001D2A56"/>
    <w:rsid w:val="001E2604"/>
    <w:rsid w:val="001F1B5F"/>
    <w:rsid w:val="001F6B57"/>
    <w:rsid w:val="00200203"/>
    <w:rsid w:val="002010BD"/>
    <w:rsid w:val="0020422D"/>
    <w:rsid w:val="00214EB6"/>
    <w:rsid w:val="00235DCF"/>
    <w:rsid w:val="00247D1D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C2210"/>
    <w:rsid w:val="002D360C"/>
    <w:rsid w:val="002D5138"/>
    <w:rsid w:val="00321AFD"/>
    <w:rsid w:val="00322374"/>
    <w:rsid w:val="003239AF"/>
    <w:rsid w:val="00324F80"/>
    <w:rsid w:val="0033451F"/>
    <w:rsid w:val="0033616E"/>
    <w:rsid w:val="00343A78"/>
    <w:rsid w:val="00375125"/>
    <w:rsid w:val="0038257B"/>
    <w:rsid w:val="00385B02"/>
    <w:rsid w:val="00385C02"/>
    <w:rsid w:val="00391292"/>
    <w:rsid w:val="00392D3E"/>
    <w:rsid w:val="003C040B"/>
    <w:rsid w:val="003C358E"/>
    <w:rsid w:val="003D1A74"/>
    <w:rsid w:val="003D1D48"/>
    <w:rsid w:val="003D23D3"/>
    <w:rsid w:val="003D531D"/>
    <w:rsid w:val="003F0573"/>
    <w:rsid w:val="00411899"/>
    <w:rsid w:val="00411F3C"/>
    <w:rsid w:val="004226DC"/>
    <w:rsid w:val="00423BDC"/>
    <w:rsid w:val="00441154"/>
    <w:rsid w:val="0045003E"/>
    <w:rsid w:val="004513CC"/>
    <w:rsid w:val="00451A59"/>
    <w:rsid w:val="004626D9"/>
    <w:rsid w:val="00480B04"/>
    <w:rsid w:val="004909F4"/>
    <w:rsid w:val="004A2738"/>
    <w:rsid w:val="004B0AD8"/>
    <w:rsid w:val="004B4904"/>
    <w:rsid w:val="004C58C4"/>
    <w:rsid w:val="00502E1F"/>
    <w:rsid w:val="00506C01"/>
    <w:rsid w:val="00510486"/>
    <w:rsid w:val="00521B7C"/>
    <w:rsid w:val="005413E3"/>
    <w:rsid w:val="00542B6F"/>
    <w:rsid w:val="00583009"/>
    <w:rsid w:val="00594715"/>
    <w:rsid w:val="00597B70"/>
    <w:rsid w:val="005A61E1"/>
    <w:rsid w:val="005B6E05"/>
    <w:rsid w:val="005C0CCA"/>
    <w:rsid w:val="005C2DA7"/>
    <w:rsid w:val="005D4579"/>
    <w:rsid w:val="005F49BE"/>
    <w:rsid w:val="00605DE2"/>
    <w:rsid w:val="0062277A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9736E"/>
    <w:rsid w:val="006D5C73"/>
    <w:rsid w:val="006E0C09"/>
    <w:rsid w:val="006E0F00"/>
    <w:rsid w:val="006E5B7A"/>
    <w:rsid w:val="006F08EE"/>
    <w:rsid w:val="006F3500"/>
    <w:rsid w:val="0070528D"/>
    <w:rsid w:val="00706420"/>
    <w:rsid w:val="00714E77"/>
    <w:rsid w:val="007269D6"/>
    <w:rsid w:val="00730F2E"/>
    <w:rsid w:val="00733546"/>
    <w:rsid w:val="00741500"/>
    <w:rsid w:val="007458EB"/>
    <w:rsid w:val="00753A66"/>
    <w:rsid w:val="00760A2A"/>
    <w:rsid w:val="00762E7C"/>
    <w:rsid w:val="00773394"/>
    <w:rsid w:val="0077783A"/>
    <w:rsid w:val="00790934"/>
    <w:rsid w:val="007A5344"/>
    <w:rsid w:val="007D19D7"/>
    <w:rsid w:val="007D2B16"/>
    <w:rsid w:val="007F31AC"/>
    <w:rsid w:val="007F4088"/>
    <w:rsid w:val="00801D09"/>
    <w:rsid w:val="00805EEC"/>
    <w:rsid w:val="0082229B"/>
    <w:rsid w:val="008344AC"/>
    <w:rsid w:val="008421D6"/>
    <w:rsid w:val="0084662B"/>
    <w:rsid w:val="00847181"/>
    <w:rsid w:val="008532FF"/>
    <w:rsid w:val="00854678"/>
    <w:rsid w:val="00861BCB"/>
    <w:rsid w:val="00862104"/>
    <w:rsid w:val="00866B21"/>
    <w:rsid w:val="00883FEB"/>
    <w:rsid w:val="00887105"/>
    <w:rsid w:val="008878B4"/>
    <w:rsid w:val="008A223B"/>
    <w:rsid w:val="008A3DA4"/>
    <w:rsid w:val="008B5457"/>
    <w:rsid w:val="008C2BB8"/>
    <w:rsid w:val="008E471D"/>
    <w:rsid w:val="008F0EEB"/>
    <w:rsid w:val="008F561B"/>
    <w:rsid w:val="008F7571"/>
    <w:rsid w:val="008F7F94"/>
    <w:rsid w:val="009056DF"/>
    <w:rsid w:val="0091256C"/>
    <w:rsid w:val="00923673"/>
    <w:rsid w:val="00924F16"/>
    <w:rsid w:val="00927D3B"/>
    <w:rsid w:val="009344AB"/>
    <w:rsid w:val="00947E9C"/>
    <w:rsid w:val="00961A1C"/>
    <w:rsid w:val="0098168E"/>
    <w:rsid w:val="00986840"/>
    <w:rsid w:val="009A3149"/>
    <w:rsid w:val="009C05C7"/>
    <w:rsid w:val="009C77DA"/>
    <w:rsid w:val="009D3279"/>
    <w:rsid w:val="009E4B12"/>
    <w:rsid w:val="00A161CD"/>
    <w:rsid w:val="00A23CDB"/>
    <w:rsid w:val="00A26403"/>
    <w:rsid w:val="00A31EA4"/>
    <w:rsid w:val="00A421BB"/>
    <w:rsid w:val="00A42D8E"/>
    <w:rsid w:val="00A42E82"/>
    <w:rsid w:val="00A5675B"/>
    <w:rsid w:val="00A821C3"/>
    <w:rsid w:val="00A86615"/>
    <w:rsid w:val="00A92101"/>
    <w:rsid w:val="00A9597B"/>
    <w:rsid w:val="00AB0CB5"/>
    <w:rsid w:val="00B073E1"/>
    <w:rsid w:val="00B251E1"/>
    <w:rsid w:val="00B317CA"/>
    <w:rsid w:val="00B45344"/>
    <w:rsid w:val="00B735A3"/>
    <w:rsid w:val="00B907F6"/>
    <w:rsid w:val="00BA172C"/>
    <w:rsid w:val="00BB4A86"/>
    <w:rsid w:val="00BB6DD1"/>
    <w:rsid w:val="00BB724A"/>
    <w:rsid w:val="00BC7BFB"/>
    <w:rsid w:val="00BD446E"/>
    <w:rsid w:val="00BE5AD0"/>
    <w:rsid w:val="00C056B9"/>
    <w:rsid w:val="00C07530"/>
    <w:rsid w:val="00C2355B"/>
    <w:rsid w:val="00C44F66"/>
    <w:rsid w:val="00C6746A"/>
    <w:rsid w:val="00C71BE3"/>
    <w:rsid w:val="00C86909"/>
    <w:rsid w:val="00CA1D28"/>
    <w:rsid w:val="00CA5C3F"/>
    <w:rsid w:val="00CA6778"/>
    <w:rsid w:val="00CA68AF"/>
    <w:rsid w:val="00CB50FD"/>
    <w:rsid w:val="00CC482B"/>
    <w:rsid w:val="00CD414D"/>
    <w:rsid w:val="00D07410"/>
    <w:rsid w:val="00D07454"/>
    <w:rsid w:val="00D15C51"/>
    <w:rsid w:val="00D3141E"/>
    <w:rsid w:val="00D354A2"/>
    <w:rsid w:val="00D46CA2"/>
    <w:rsid w:val="00D631DB"/>
    <w:rsid w:val="00D931B6"/>
    <w:rsid w:val="00DA4529"/>
    <w:rsid w:val="00DB452A"/>
    <w:rsid w:val="00DC59D8"/>
    <w:rsid w:val="00DD0B7B"/>
    <w:rsid w:val="00DD1C46"/>
    <w:rsid w:val="00DD2164"/>
    <w:rsid w:val="00DD7E99"/>
    <w:rsid w:val="00DE7C13"/>
    <w:rsid w:val="00E0593A"/>
    <w:rsid w:val="00E22998"/>
    <w:rsid w:val="00E22A93"/>
    <w:rsid w:val="00E240E0"/>
    <w:rsid w:val="00E45D32"/>
    <w:rsid w:val="00E71C4A"/>
    <w:rsid w:val="00E72C2B"/>
    <w:rsid w:val="00E864FC"/>
    <w:rsid w:val="00E976F6"/>
    <w:rsid w:val="00EA04E1"/>
    <w:rsid w:val="00EA3AB4"/>
    <w:rsid w:val="00EB45C4"/>
    <w:rsid w:val="00EC2B2E"/>
    <w:rsid w:val="00EC5704"/>
    <w:rsid w:val="00EC5E3C"/>
    <w:rsid w:val="00ED59B2"/>
    <w:rsid w:val="00F05DA2"/>
    <w:rsid w:val="00F07D89"/>
    <w:rsid w:val="00F1361B"/>
    <w:rsid w:val="00F23263"/>
    <w:rsid w:val="00F257FC"/>
    <w:rsid w:val="00F343D1"/>
    <w:rsid w:val="00F4273F"/>
    <w:rsid w:val="00F43647"/>
    <w:rsid w:val="00F43FAA"/>
    <w:rsid w:val="00F639C4"/>
    <w:rsid w:val="00F718A8"/>
    <w:rsid w:val="00F90E04"/>
    <w:rsid w:val="00F97654"/>
    <w:rsid w:val="00FA6323"/>
    <w:rsid w:val="00FA6B5F"/>
    <w:rsid w:val="00FB4F6C"/>
    <w:rsid w:val="00FD3368"/>
    <w:rsid w:val="00FE380E"/>
    <w:rsid w:val="00FE487E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D5BE6-EE54-4721-BB8E-1723622C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185</TotalTime>
  <Pages>5</Pages>
  <Words>750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15</cp:revision>
  <dcterms:created xsi:type="dcterms:W3CDTF">2013-03-22T09:50:00Z</dcterms:created>
  <dcterms:modified xsi:type="dcterms:W3CDTF">2013-04-10T17:29:00Z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