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8B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Struktura a vlastnosti </w:t>
      </w:r>
      <w:r w:rsidR="002A3B6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kapalin</w:t>
      </w:r>
    </w:p>
    <w:p w:rsidR="00ED28B1" w:rsidRPr="00ED28B1" w:rsidRDefault="005D4579" w:rsidP="00442FE7">
      <w:pPr>
        <w:pStyle w:val="Odstavecseseznamem"/>
        <w:numPr>
          <w:ilvl w:val="0"/>
          <w:numId w:val="5"/>
        </w:numPr>
        <w:ind w:left="426"/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2A3B6D">
        <w:lastRenderedPageBreak/>
        <w:t>K obrácené křížovce vytvořte legendu (charakterizujte dané výrazy pomocí pojmů molekulové fyziky) a</w:t>
      </w:r>
      <w:r w:rsidR="00442FE7">
        <w:t> zvýrazněte</w:t>
      </w:r>
      <w:r w:rsidR="002A3B6D">
        <w:t xml:space="preserve"> tajenku.</w:t>
      </w:r>
    </w:p>
    <w:tbl>
      <w:tblPr>
        <w:tblStyle w:val="Mkatabulky"/>
        <w:tblW w:w="0" w:type="auto"/>
        <w:tblLook w:val="04A0"/>
      </w:tblPr>
      <w:tblGrid>
        <w:gridCol w:w="623"/>
        <w:gridCol w:w="521"/>
        <w:gridCol w:w="527"/>
        <w:gridCol w:w="527"/>
        <w:gridCol w:w="538"/>
        <w:gridCol w:w="533"/>
        <w:gridCol w:w="548"/>
        <w:gridCol w:w="554"/>
        <w:gridCol w:w="555"/>
        <w:gridCol w:w="558"/>
        <w:gridCol w:w="553"/>
        <w:gridCol w:w="553"/>
        <w:gridCol w:w="549"/>
        <w:gridCol w:w="553"/>
        <w:gridCol w:w="549"/>
        <w:gridCol w:w="555"/>
        <w:gridCol w:w="537"/>
        <w:gridCol w:w="521"/>
      </w:tblGrid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A3B6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A3B6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520FAF">
        <w:trPr>
          <w:trHeight w:val="644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Á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6D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</w:tr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E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A3B6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V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I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Á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2A3B6D">
              <w:rPr>
                <w:rFonts w:asciiTheme="minorHAnsi" w:hAnsiTheme="minorHAnsi"/>
              </w:rPr>
              <w:t>O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2A3B6D" w:rsidRPr="00ED28B1" w:rsidTr="00520FAF"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3B6D" w:rsidRPr="002A3B6D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A3B6D" w:rsidRPr="00ED28B1" w:rsidRDefault="002A3B6D" w:rsidP="002F1005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ook w:val="04A0"/>
      </w:tblPr>
      <w:tblGrid>
        <w:gridCol w:w="534"/>
        <w:gridCol w:w="8678"/>
      </w:tblGrid>
      <w:tr w:rsidR="00ED28B1" w:rsidRPr="00ED28B1" w:rsidTr="002F1005">
        <w:tc>
          <w:tcPr>
            <w:tcW w:w="534" w:type="dxa"/>
          </w:tcPr>
          <w:p w:rsidR="00ED28B1" w:rsidRPr="00ED28B1" w:rsidRDefault="00ED28B1" w:rsidP="00ED28B1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678" w:type="dxa"/>
          </w:tcPr>
          <w:p w:rsidR="00ED28B1" w:rsidRDefault="00ED28B1" w:rsidP="002F1005">
            <w:pPr>
              <w:rPr>
                <w:rFonts w:asciiTheme="minorHAnsi" w:hAnsiTheme="minorHAnsi"/>
              </w:rPr>
            </w:pPr>
          </w:p>
          <w:p w:rsidR="00520FAF" w:rsidRPr="00ED28B1" w:rsidRDefault="00520FAF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8678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  <w:r w:rsidRPr="00ED28B1">
        <w:rPr>
          <w:rFonts w:asciiTheme="minorHAnsi" w:hAnsiTheme="minorHAnsi"/>
        </w:rPr>
        <w:lastRenderedPageBreak/>
        <w:t xml:space="preserve"> </w:t>
      </w:r>
    </w:p>
    <w:p w:rsidR="004A67B9" w:rsidRDefault="00ED28B1" w:rsidP="004A67B9">
      <w:pPr>
        <w:pStyle w:val="Odstavecseseznamem"/>
        <w:numPr>
          <w:ilvl w:val="0"/>
          <w:numId w:val="5"/>
        </w:numPr>
        <w:ind w:left="426"/>
      </w:pPr>
      <w:r w:rsidRPr="00ED28B1">
        <w:t xml:space="preserve">Odpovězte na následující otázky: </w:t>
      </w:r>
      <w:r w:rsidR="004A67B9">
        <w:br/>
      </w:r>
    </w:p>
    <w:p w:rsidR="004A67B9" w:rsidRDefault="004A67B9" w:rsidP="004A67B9">
      <w:pPr>
        <w:pStyle w:val="Odstavecseseznamem"/>
        <w:numPr>
          <w:ilvl w:val="0"/>
          <w:numId w:val="6"/>
        </w:numPr>
      </w:pPr>
      <w:r>
        <w:t>Proč se voda nepoužívá jako teploměrná látka?</w:t>
      </w:r>
      <w:r>
        <w:br/>
      </w:r>
      <w:r w:rsidR="00520FAF">
        <w:br/>
      </w:r>
      <w:r w:rsidR="00520FAF">
        <w:br/>
      </w:r>
      <w:r w:rsidR="00520FAF">
        <w:br/>
      </w:r>
    </w:p>
    <w:p w:rsidR="004A67B9" w:rsidRPr="004A67B9" w:rsidRDefault="004A67B9" w:rsidP="004A67B9">
      <w:pPr>
        <w:pStyle w:val="Odstavecseseznamem"/>
        <w:numPr>
          <w:ilvl w:val="0"/>
          <w:numId w:val="6"/>
        </w:numPr>
        <w:rPr>
          <w:i/>
        </w:rPr>
      </w:pPr>
      <w:r>
        <w:t>Padají-li z kapiláry kapky lihu a pak kapky vody, je hmotnost stejného počtu kapek vody větší než lihu. Zdůvodněte.</w:t>
      </w:r>
      <w:r>
        <w:br/>
      </w:r>
      <w:r w:rsidR="00520FAF">
        <w:br/>
      </w:r>
      <w:r w:rsidR="00520FAF">
        <w:br/>
      </w:r>
      <w:r>
        <w:br/>
      </w:r>
      <w:r w:rsidR="00520FAF">
        <w:rPr>
          <w:i/>
        </w:rPr>
        <w:br/>
      </w:r>
    </w:p>
    <w:p w:rsidR="004A67B9" w:rsidRDefault="004A67B9" w:rsidP="004A67B9">
      <w:pPr>
        <w:pStyle w:val="Odstavecseseznamem"/>
        <w:numPr>
          <w:ilvl w:val="0"/>
          <w:numId w:val="6"/>
        </w:numPr>
      </w:pPr>
      <w:r>
        <w:t>Proč vystupuje vlhkost do zdí od země? Proč můžeme izolovat zdi mj. tím, že do nich vysekáme vodorovné drážky?</w:t>
      </w:r>
      <w:r>
        <w:br/>
      </w:r>
      <w:r w:rsidR="00520FAF">
        <w:br/>
      </w:r>
      <w:r w:rsidR="00520FAF">
        <w:br/>
      </w:r>
      <w:r>
        <w:br/>
      </w:r>
      <w:r w:rsidRPr="004A67B9">
        <w:rPr>
          <w:i/>
        </w:rPr>
        <w:br/>
      </w:r>
    </w:p>
    <w:p w:rsidR="004A67B9" w:rsidRPr="00A80C97" w:rsidRDefault="004A67B9" w:rsidP="004A67B9">
      <w:pPr>
        <w:pStyle w:val="Odstavecseseznamem"/>
        <w:numPr>
          <w:ilvl w:val="0"/>
          <w:numId w:val="6"/>
        </w:numPr>
        <w:rPr>
          <w:i/>
        </w:rPr>
      </w:pPr>
      <w:r>
        <w:t>Jak se nazývá povrch kapalin, která nesmáčí stěny nádoby? Uveďte příklad, doplňte obrázkem.</w:t>
      </w:r>
      <w:r>
        <w:br/>
      </w:r>
      <w:r w:rsidR="00A80C97">
        <w:br/>
      </w:r>
      <w:r w:rsidR="00520FAF">
        <w:rPr>
          <w:i/>
        </w:rPr>
        <w:br/>
      </w:r>
    </w:p>
    <w:p w:rsidR="00BA4ED8" w:rsidRDefault="00A80C97" w:rsidP="00A80C97">
      <w:pPr>
        <w:pStyle w:val="Odstavecseseznamem"/>
        <w:ind w:left="786"/>
      </w:pPr>
      <w:r w:rsidRPr="00A80C97">
        <w:rPr>
          <w:i/>
        </w:rPr>
        <w:br/>
      </w:r>
      <w:r>
        <w:br/>
      </w:r>
    </w:p>
    <w:p w:rsidR="004A67B9" w:rsidRPr="00BA4ED8" w:rsidRDefault="004A67B9" w:rsidP="00BA4ED8">
      <w:pPr>
        <w:jc w:val="right"/>
      </w:pPr>
    </w:p>
    <w:p w:rsidR="00A80C97" w:rsidRDefault="00A80C97" w:rsidP="004A67B9">
      <w:pPr>
        <w:pStyle w:val="Odstavecseseznamem"/>
        <w:numPr>
          <w:ilvl w:val="0"/>
          <w:numId w:val="6"/>
        </w:numPr>
      </w:pPr>
      <w:r>
        <w:t xml:space="preserve">Načrtněte síly a jejich výslednici působící na </w:t>
      </w:r>
      <w:proofErr w:type="gramStart"/>
      <w:r>
        <w:t xml:space="preserve">rozhraní </w:t>
      </w:r>
      <w:r w:rsidR="00520FAF">
        <w:t xml:space="preserve"> </w:t>
      </w:r>
      <w:r>
        <w:t>vody</w:t>
      </w:r>
      <w:proofErr w:type="gramEnd"/>
      <w:r>
        <w:t xml:space="preserve"> a skla. Nezapomeňte síly popsat.</w:t>
      </w:r>
    </w:p>
    <w:p w:rsidR="00BA4ED8" w:rsidRDefault="00A80C97" w:rsidP="00520FAF">
      <w:pPr>
        <w:pStyle w:val="Odstavecseseznamem"/>
        <w:ind w:left="786"/>
      </w:pPr>
      <w:r>
        <w:br/>
      </w:r>
    </w:p>
    <w:p w:rsidR="004A67B9" w:rsidRDefault="004A67B9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BA4ED8" w:rsidRDefault="00BA4ED8" w:rsidP="00BA4ED8">
      <w:pPr>
        <w:pStyle w:val="Odstavecseseznamem"/>
        <w:numPr>
          <w:ilvl w:val="0"/>
          <w:numId w:val="5"/>
        </w:numPr>
        <w:ind w:left="426"/>
      </w:pPr>
      <w:r>
        <w:lastRenderedPageBreak/>
        <w:t xml:space="preserve">V kapiláře o vnitřním průměru </w:t>
      </w:r>
      <w:r w:rsidRPr="00BA4ED8">
        <w:rPr>
          <w:i/>
        </w:rPr>
        <w:t>d</w:t>
      </w:r>
      <w:r>
        <w:t xml:space="preserve"> vystoupila kapalina o hustotě </w:t>
      </w:r>
      <w:r w:rsidRPr="00BA4ED8">
        <w:rPr>
          <w:i/>
        </w:rPr>
        <w:t>ρ</w:t>
      </w:r>
      <w:r>
        <w:t xml:space="preserve">  a povrchovém napětí </w:t>
      </w:r>
      <w:r w:rsidRPr="00BA4ED8">
        <w:rPr>
          <w:i/>
        </w:rPr>
        <w:t>σ</w:t>
      </w:r>
      <w:r>
        <w:t xml:space="preserve"> do výšky 1</w:t>
      </w:r>
      <w:r w:rsidR="00235313">
        <w:t>2</w:t>
      </w:r>
      <w:r>
        <w:t> mm nad úroveň volné hladiny.</w:t>
      </w:r>
      <w:r w:rsidR="00235313">
        <w:br/>
      </w:r>
      <w:r w:rsidR="00ED28B1">
        <w:br/>
      </w:r>
      <w:r>
        <w:t xml:space="preserve">1. </w:t>
      </w:r>
      <w:r w:rsidR="00235313">
        <w:t xml:space="preserve"> </w:t>
      </w:r>
      <w:r>
        <w:t xml:space="preserve">Do jaké výšky vystoupí stejná kapalina v kapiláře o průměru </w:t>
      </w:r>
      <w:r w:rsidRPr="00235313">
        <w:rPr>
          <w:i/>
        </w:rPr>
        <w:t>3d</w:t>
      </w:r>
      <w:r w:rsidR="00235313">
        <w:t>?</w:t>
      </w:r>
      <w:r>
        <w:br/>
      </w:r>
      <w:r w:rsidR="00520FAF">
        <w:br/>
      </w:r>
      <w:r>
        <w:br/>
      </w:r>
      <w:r>
        <w:br/>
        <w:t xml:space="preserve">2. </w:t>
      </w:r>
      <w:r w:rsidR="00235313">
        <w:t xml:space="preserve"> </w:t>
      </w:r>
      <w:r>
        <w:t xml:space="preserve">Do jaké výšky vystoupí v kapiláře o poloměru </w:t>
      </w:r>
      <w:r w:rsidRPr="00235313">
        <w:rPr>
          <w:i/>
        </w:rPr>
        <w:t>r</w:t>
      </w:r>
      <w:r w:rsidR="00235313">
        <w:t xml:space="preserve"> </w:t>
      </w:r>
      <w:r>
        <w:t>kapalina</w:t>
      </w:r>
      <w:r w:rsidR="00235313">
        <w:t xml:space="preserve"> o stejné hustotě, ale s polovičním povrchovým napětím?</w:t>
      </w:r>
      <w:r w:rsidR="00235313">
        <w:br/>
      </w:r>
      <w:r w:rsidR="00520FAF">
        <w:br/>
      </w:r>
      <w:r w:rsidR="00235313">
        <w:br/>
      </w:r>
      <w:r w:rsidR="00235313">
        <w:br/>
      </w:r>
      <w:r w:rsidR="00235313">
        <w:br/>
      </w:r>
    </w:p>
    <w:p w:rsidR="00235313" w:rsidRDefault="00235313" w:rsidP="00BA4ED8">
      <w:pPr>
        <w:pStyle w:val="Odstavecseseznamem"/>
        <w:numPr>
          <w:ilvl w:val="0"/>
          <w:numId w:val="5"/>
        </w:numPr>
        <w:ind w:left="426"/>
      </w:pPr>
      <w:r>
        <w:t xml:space="preserve">Voda ze spodních vrstev půdy dosahuje výšky 100 cm. Vypočítejte průměr kapilár v půdě, je-li povrchové napětí vody 73 </w:t>
      </w:r>
      <w:proofErr w:type="spellStart"/>
      <w:r>
        <w:t>mN</w:t>
      </w:r>
      <w:proofErr w:type="spellEnd"/>
      <w:r>
        <w:t>/m. Výsledek vyjádřete v</w:t>
      </w:r>
      <w:r w:rsidRPr="00235313">
        <w:rPr>
          <w:b/>
          <w:i/>
        </w:rPr>
        <w:t xml:space="preserve"> µm</w:t>
      </w:r>
      <w:r>
        <w:t>.</w:t>
      </w:r>
    </w:p>
    <w:p w:rsidR="00235313" w:rsidRPr="006A78AD" w:rsidRDefault="00235313" w:rsidP="006A78AD">
      <w:pPr>
        <w:spacing w:before="0" w:after="200" w:line="276" w:lineRule="auto"/>
        <w:ind w:left="426"/>
        <w:rPr>
          <w:rFonts w:asciiTheme="minorHAnsi" w:hAnsiTheme="minorHAnsi"/>
        </w:rPr>
      </w:pPr>
      <w:r w:rsidRPr="006A78AD">
        <w:rPr>
          <w:rFonts w:asciiTheme="minorHAnsi" w:hAnsiTheme="minorHAnsi"/>
        </w:rPr>
        <w:br w:type="page"/>
      </w:r>
    </w:p>
    <w:p w:rsidR="00235313" w:rsidRDefault="006A78AD" w:rsidP="00BA4ED8">
      <w:pPr>
        <w:pStyle w:val="Odstavecseseznamem"/>
        <w:numPr>
          <w:ilvl w:val="0"/>
          <w:numId w:val="5"/>
        </w:numPr>
        <w:ind w:left="426"/>
      </w:pPr>
      <w:r>
        <w:lastRenderedPageBreak/>
        <w:t>Voda odkapávala z kapiláry o vnitřním poloměru 0,9 mm. Kolik kapek je v 1 ml vody?</w:t>
      </w:r>
      <w:r w:rsidR="000B399B">
        <w:t xml:space="preserve"> Povrchové napětí vody je 73 </w:t>
      </w:r>
      <w:proofErr w:type="spellStart"/>
      <w:r w:rsidR="000B399B">
        <w:t>mN</w:t>
      </w:r>
      <w:proofErr w:type="spellEnd"/>
      <w:r w:rsidR="000B399B">
        <w:t>/m.</w:t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  <w:r w:rsidR="00520FAF">
        <w:br/>
      </w:r>
    </w:p>
    <w:p w:rsidR="005520D3" w:rsidRPr="005520D3" w:rsidRDefault="00B67605" w:rsidP="00520FAF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 w:rsidRPr="00B67605">
        <w:t>Válcová cisterna na vodu je vysoká</w:t>
      </w:r>
      <w:r>
        <w:t xml:space="preserve"> 5</w:t>
      </w:r>
      <w:r w:rsidRPr="00B67605">
        <w:t xml:space="preserve"> m. Cisterna je naplněna naftou tak, že při teplotě </w:t>
      </w:r>
      <w:r>
        <w:t>5</w:t>
      </w:r>
      <w:r w:rsidRPr="00B67605">
        <w:t xml:space="preserve">°C  je hladina nafty </w:t>
      </w:r>
      <w:r>
        <w:t>25</w:t>
      </w:r>
      <w:r w:rsidRPr="00B67605">
        <w:t xml:space="preserve"> cm pod okrajem cisterny. Při jaké teplotě by nafta začala z cisterny přetékat? Teplotní součinitel objem</w:t>
      </w:r>
      <w:r>
        <w:t>ové</w:t>
      </w:r>
      <w:r w:rsidRPr="00B67605">
        <w:t xml:space="preserve"> roztažnosti nafty je </w:t>
      </w:r>
      <w:proofErr w:type="gramStart"/>
      <w:r w:rsidRPr="00B67605">
        <w:t>0,001</w:t>
      </w:r>
      <w:r w:rsidR="005520D3">
        <w:t xml:space="preserve"> </w:t>
      </w:r>
      <w:r w:rsidRPr="00B67605">
        <w:t>K</w:t>
      </w:r>
      <w:r w:rsidRPr="005520D3">
        <w:rPr>
          <w:vertAlign w:val="superscript"/>
        </w:rPr>
        <w:t>–1</w:t>
      </w:r>
      <w:r w:rsidRPr="00B67605">
        <w:t>.</w:t>
      </w:r>
      <w:proofErr w:type="gramEnd"/>
    </w:p>
    <w:sectPr w:rsidR="005520D3" w:rsidRPr="005520D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404" w:rsidRDefault="009C3404" w:rsidP="00CA6778">
      <w:pPr>
        <w:spacing w:before="0" w:after="0"/>
      </w:pPr>
      <w:r>
        <w:separator/>
      </w:r>
    </w:p>
  </w:endnote>
  <w:endnote w:type="continuationSeparator" w:id="0">
    <w:p w:rsidR="009C3404" w:rsidRDefault="009C340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404" w:rsidRDefault="009C3404" w:rsidP="00CA6778">
      <w:pPr>
        <w:spacing w:before="0" w:after="0"/>
      </w:pPr>
      <w:r>
        <w:separator/>
      </w:r>
    </w:p>
  </w:footnote>
  <w:footnote w:type="continuationSeparator" w:id="0">
    <w:p w:rsidR="009C3404" w:rsidRDefault="009C340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0B399B"/>
    <w:rsid w:val="001038CD"/>
    <w:rsid w:val="001317A1"/>
    <w:rsid w:val="0015164B"/>
    <w:rsid w:val="0017080B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0389D"/>
    <w:rsid w:val="00375125"/>
    <w:rsid w:val="003C040B"/>
    <w:rsid w:val="003D1D48"/>
    <w:rsid w:val="00441154"/>
    <w:rsid w:val="00442FE7"/>
    <w:rsid w:val="004513CC"/>
    <w:rsid w:val="004947BD"/>
    <w:rsid w:val="004A67B9"/>
    <w:rsid w:val="004B0AD8"/>
    <w:rsid w:val="004C25C8"/>
    <w:rsid w:val="00520FAF"/>
    <w:rsid w:val="005520D3"/>
    <w:rsid w:val="005D4579"/>
    <w:rsid w:val="006347FB"/>
    <w:rsid w:val="006515B1"/>
    <w:rsid w:val="006516F6"/>
    <w:rsid w:val="00666590"/>
    <w:rsid w:val="00684206"/>
    <w:rsid w:val="00696908"/>
    <w:rsid w:val="006A78AD"/>
    <w:rsid w:val="00706420"/>
    <w:rsid w:val="007113AB"/>
    <w:rsid w:val="007269D6"/>
    <w:rsid w:val="00730F2E"/>
    <w:rsid w:val="00801D09"/>
    <w:rsid w:val="00866B21"/>
    <w:rsid w:val="00947E9C"/>
    <w:rsid w:val="009C3404"/>
    <w:rsid w:val="009C77DA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A1D28"/>
    <w:rsid w:val="00CA6778"/>
    <w:rsid w:val="00CA68AF"/>
    <w:rsid w:val="00D15C51"/>
    <w:rsid w:val="00DA6C38"/>
    <w:rsid w:val="00E240E0"/>
    <w:rsid w:val="00ED28B1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5</Pages>
  <Words>275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2013-02-10T09:52:00Z</cp:lastPrinted>
  <dcterms:created xsi:type="dcterms:W3CDTF">2013-03-10T10:54:00Z</dcterms:created>
  <dcterms:modified xsi:type="dcterms:W3CDTF">2013-03-17T18:44:00Z</dcterms:modified>
</cp:coreProperties>
</file>