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514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Zákon odrazu a lomu</w:t>
      </w:r>
    </w:p>
    <w:p w:rsidR="0076477B" w:rsidRPr="00B67605" w:rsidRDefault="005D4579" w:rsidP="0076477B">
      <w:pPr>
        <w:pStyle w:val="Odstavecseseznamem"/>
        <w:numPr>
          <w:ilvl w:val="0"/>
          <w:numId w:val="5"/>
        </w:numPr>
        <w:ind w:left="426"/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520D3" w:rsidRPr="0076477B" w:rsidRDefault="0076477B" w:rsidP="0076477B">
      <w:pPr>
        <w:autoSpaceDE w:val="0"/>
        <w:autoSpaceDN w:val="0"/>
        <w:adjustRightInd w:val="0"/>
        <w:spacing w:after="0"/>
        <w:ind w:left="66"/>
        <w:rPr>
          <w:rFonts w:ascii="Comic Sans MS" w:hAnsi="Comic Sans MS" w:cs="Times New Roman"/>
          <w:bCs/>
          <w:color w:val="0070C0"/>
          <w:sz w:val="54"/>
          <w:szCs w:val="54"/>
        </w:rPr>
      </w:pPr>
      <w:r w:rsidRPr="0076477B">
        <w:rPr>
          <w:rFonts w:ascii="Comic Sans MS" w:hAnsi="Comic Sans MS" w:cs="Times New Roman"/>
          <w:bCs/>
          <w:color w:val="0070C0"/>
          <w:sz w:val="54"/>
          <w:szCs w:val="54"/>
        </w:rPr>
        <w:lastRenderedPageBreak/>
        <w:t>Zadání:</w:t>
      </w:r>
    </w:p>
    <w:p w:rsidR="00D3514D" w:rsidRDefault="00D3514D" w:rsidP="00C439FC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/>
        <w:t>a.</w:t>
      </w:r>
      <w:r>
        <w:rPr>
          <w:rFonts w:asciiTheme="minorHAnsi" w:hAnsiTheme="minorHAnsi"/>
          <w:sz w:val="22"/>
          <w:szCs w:val="22"/>
        </w:rPr>
        <w:tab/>
        <w:t xml:space="preserve">Určete index lomu látky, jestliže </w:t>
      </w:r>
      <w:r w:rsidR="000C0F3B">
        <w:rPr>
          <w:rFonts w:asciiTheme="minorHAnsi" w:hAnsiTheme="minorHAnsi"/>
          <w:sz w:val="22"/>
          <w:szCs w:val="22"/>
        </w:rPr>
        <w:t xml:space="preserve">dopadající </w:t>
      </w:r>
      <w:r>
        <w:rPr>
          <w:rFonts w:asciiTheme="minorHAnsi" w:hAnsiTheme="minorHAnsi"/>
          <w:sz w:val="22"/>
          <w:szCs w:val="22"/>
        </w:rPr>
        <w:t>paprsek svírá s vodorovným rozhraním úhel 65°a láme se ze vzduchu pod úhlem 18°.</w:t>
      </w:r>
    </w:p>
    <w:p w:rsidR="00D3514D" w:rsidRDefault="00D3514D" w:rsidP="00D3514D">
      <w:pPr>
        <w:pStyle w:val="sbirkatext"/>
        <w:ind w:left="426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b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  <w:t>Charakterizujte různé typy optického prostředí (z hlediska viditelnosti)</w:t>
      </w:r>
      <w:r w:rsidR="00C76A72">
        <w:rPr>
          <w:rFonts w:asciiTheme="minorHAnsi" w:hAnsiTheme="minorHAnsi"/>
          <w:sz w:val="22"/>
          <w:szCs w:val="22"/>
        </w:rPr>
        <w:t>.</w:t>
      </w:r>
    </w:p>
    <w:p w:rsidR="00D3514D" w:rsidRDefault="00D3514D" w:rsidP="00D3514D">
      <w:pPr>
        <w:pStyle w:val="sbirkatext"/>
        <w:ind w:left="426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c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  <w:t xml:space="preserve">Objasněte veličinu index lomu. Uveďte její jednotku. </w:t>
      </w:r>
    </w:p>
    <w:p w:rsidR="00D3514D" w:rsidRDefault="00D3514D" w:rsidP="00D3514D">
      <w:pPr>
        <w:pStyle w:val="sbirkatext"/>
        <w:ind w:left="426"/>
        <w:rPr>
          <w:rFonts w:asciiTheme="minorHAnsi" w:hAnsiTheme="minorHAnsi"/>
          <w:sz w:val="22"/>
          <w:szCs w:val="22"/>
        </w:rPr>
      </w:pPr>
    </w:p>
    <w:p w:rsidR="00D3514D" w:rsidRDefault="00D3514D" w:rsidP="00C439FC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</w:p>
    <w:p w:rsidR="00D3514D" w:rsidRDefault="00D3514D" w:rsidP="00D3514D">
      <w:pPr>
        <w:pStyle w:val="sbirkatex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Ze vzduchu dopadá na sklo o indexu lomu 1,5 paprsek, který se částečně odráží a částečně láme. Určete úhel dopadu, jestliže úhel lomu je kolmý k úhlu odrazu.</w:t>
      </w:r>
      <w:r w:rsidR="00EF31F1">
        <w:rPr>
          <w:rFonts w:asciiTheme="minorHAnsi" w:hAnsiTheme="minorHAnsi"/>
          <w:sz w:val="22"/>
          <w:szCs w:val="22"/>
        </w:rPr>
        <w:t xml:space="preserve"> </w:t>
      </w:r>
      <w:r w:rsidR="00EF31F1" w:rsidRPr="00EF31F1">
        <w:rPr>
          <w:rFonts w:asciiTheme="minorHAnsi" w:hAnsiTheme="minorHAnsi"/>
          <w:sz w:val="22"/>
          <w:szCs w:val="22"/>
        </w:rPr>
        <w:t>Index lomu lihu je 1,37.</w:t>
      </w:r>
    </w:p>
    <w:p w:rsidR="00D3514D" w:rsidRDefault="00D3514D" w:rsidP="00D3514D">
      <w:pPr>
        <w:pStyle w:val="sbirkatext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Popište zákon odrazu, včetně obrázku.</w:t>
      </w:r>
    </w:p>
    <w:p w:rsidR="00D3514D" w:rsidRDefault="00D3514D" w:rsidP="00B20850">
      <w:pPr>
        <w:pStyle w:val="sbirkatext"/>
        <w:ind w:left="720"/>
        <w:rPr>
          <w:rFonts w:asciiTheme="minorHAnsi" w:hAnsiTheme="minorHAnsi"/>
          <w:sz w:val="22"/>
          <w:szCs w:val="22"/>
        </w:rPr>
      </w:pPr>
    </w:p>
    <w:p w:rsidR="00B20850" w:rsidRDefault="00B20850" w:rsidP="00B20850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</w:p>
    <w:p w:rsidR="00B20850" w:rsidRDefault="00B20850" w:rsidP="00B20850">
      <w:pPr>
        <w:pStyle w:val="sbirkatext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 w:rsidRPr="00B20850">
        <w:rPr>
          <w:rFonts w:asciiTheme="minorHAnsi" w:hAnsiTheme="minorHAnsi"/>
          <w:sz w:val="22"/>
          <w:szCs w:val="22"/>
        </w:rPr>
        <w:t>Světelný paprsek přechází z lihu do vzduchu.  Načrtněte další chod paprsků</w:t>
      </w:r>
      <w:r>
        <w:rPr>
          <w:rFonts w:asciiTheme="minorHAnsi" w:hAnsiTheme="minorHAnsi"/>
          <w:sz w:val="22"/>
          <w:szCs w:val="22"/>
        </w:rPr>
        <w:t xml:space="preserve"> (3 obrázky)</w:t>
      </w:r>
      <w:r w:rsidRPr="00B20850">
        <w:rPr>
          <w:rFonts w:asciiTheme="minorHAnsi" w:hAnsiTheme="minorHAnsi"/>
          <w:sz w:val="22"/>
          <w:szCs w:val="22"/>
        </w:rPr>
        <w:t xml:space="preserve">, </w:t>
      </w:r>
      <w:r>
        <w:rPr>
          <w:rFonts w:asciiTheme="minorHAnsi" w:hAnsiTheme="minorHAnsi"/>
          <w:sz w:val="22"/>
          <w:szCs w:val="22"/>
        </w:rPr>
        <w:t>jsou-li úh</w:t>
      </w:r>
      <w:r w:rsidRPr="00B20850">
        <w:rPr>
          <w:rFonts w:asciiTheme="minorHAnsi" w:hAnsiTheme="minorHAnsi"/>
          <w:sz w:val="22"/>
          <w:szCs w:val="22"/>
        </w:rPr>
        <w:t>l</w:t>
      </w:r>
      <w:r>
        <w:rPr>
          <w:rFonts w:asciiTheme="minorHAnsi" w:hAnsiTheme="minorHAnsi"/>
          <w:sz w:val="22"/>
          <w:szCs w:val="22"/>
        </w:rPr>
        <w:t>y</w:t>
      </w:r>
      <w:r w:rsidRPr="00B20850">
        <w:rPr>
          <w:rFonts w:asciiTheme="minorHAnsi" w:hAnsiTheme="minorHAnsi"/>
          <w:sz w:val="22"/>
          <w:szCs w:val="22"/>
        </w:rPr>
        <w:t xml:space="preserve"> dopadu</w:t>
      </w:r>
      <w:r>
        <w:rPr>
          <w:rFonts w:asciiTheme="minorHAnsi" w:hAnsiTheme="minorHAnsi"/>
          <w:sz w:val="22"/>
          <w:szCs w:val="22"/>
        </w:rPr>
        <w:t xml:space="preserve"> postupně</w:t>
      </w:r>
      <w:r w:rsidRPr="00B20850">
        <w:rPr>
          <w:rFonts w:asciiTheme="minorHAnsi" w:hAnsiTheme="minorHAnsi"/>
          <w:sz w:val="22"/>
          <w:szCs w:val="22"/>
        </w:rPr>
        <w:t>: 20°; 45°; 65°.</w:t>
      </w:r>
    </w:p>
    <w:p w:rsidR="00B20850" w:rsidRPr="00B20850" w:rsidRDefault="00B20850" w:rsidP="00B20850">
      <w:pPr>
        <w:pStyle w:val="sbirkatext"/>
        <w:numPr>
          <w:ilvl w:val="0"/>
          <w:numId w:val="1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 jakému zajímavému jevu dochází?</w:t>
      </w:r>
    </w:p>
    <w:p w:rsidR="00B20850" w:rsidRDefault="00B20850" w:rsidP="00B20850">
      <w:pPr>
        <w:pStyle w:val="sbirkatext"/>
        <w:ind w:left="720"/>
        <w:rPr>
          <w:rFonts w:asciiTheme="minorHAnsi" w:hAnsiTheme="minorHAnsi"/>
          <w:sz w:val="22"/>
          <w:szCs w:val="22"/>
        </w:rPr>
      </w:pPr>
    </w:p>
    <w:p w:rsidR="00B20850" w:rsidRDefault="00B20850" w:rsidP="00B20850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</w:p>
    <w:p w:rsidR="00F22986" w:rsidRDefault="004C7AF3" w:rsidP="00F22986">
      <w:pPr>
        <w:pStyle w:val="sbirkatext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349885</wp:posOffset>
            </wp:positionV>
            <wp:extent cx="2962910" cy="1804035"/>
            <wp:effectExtent l="19050" t="0" r="8890" b="0"/>
            <wp:wrapTight wrapText="bothSides">
              <wp:wrapPolygon edited="0">
                <wp:start x="-139" y="0"/>
                <wp:lineTo x="-139" y="21440"/>
                <wp:lineTo x="21665" y="21440"/>
                <wp:lineTo x="21665" y="0"/>
                <wp:lineTo x="-139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80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0850" w:rsidRPr="00F22986">
        <w:rPr>
          <w:rFonts w:asciiTheme="minorHAnsi" w:hAnsiTheme="minorHAnsi"/>
          <w:sz w:val="22"/>
          <w:szCs w:val="22"/>
        </w:rPr>
        <w:t>Na dno nádoby osvětlené svazkem rovnoběžných paprsků dopadá stín její stěny. Výška stěny je 15</w:t>
      </w:r>
      <w:r w:rsidR="00F22986">
        <w:rPr>
          <w:rFonts w:asciiTheme="minorHAnsi" w:hAnsiTheme="minorHAnsi"/>
          <w:sz w:val="22"/>
          <w:szCs w:val="22"/>
        </w:rPr>
        <w:t> </w:t>
      </w:r>
      <w:r w:rsidR="00B20850" w:rsidRPr="00F22986">
        <w:rPr>
          <w:rFonts w:asciiTheme="minorHAnsi" w:hAnsiTheme="minorHAnsi"/>
          <w:sz w:val="22"/>
          <w:szCs w:val="22"/>
        </w:rPr>
        <w:t>cm, paprsky svírají s rovinou dna úhel 50°.  Určete délku stínu na dně nádoby.</w:t>
      </w:r>
      <w:r>
        <w:rPr>
          <w:rStyle w:val="Znakapoznpodarou"/>
          <w:rFonts w:asciiTheme="minorHAnsi" w:hAnsiTheme="minorHAnsi"/>
          <w:sz w:val="22"/>
          <w:szCs w:val="22"/>
        </w:rPr>
        <w:footnoteReference w:id="1"/>
      </w:r>
      <w:r>
        <w:rPr>
          <w:rFonts w:asciiTheme="minorHAnsi" w:hAnsiTheme="minorHAnsi"/>
          <w:sz w:val="22"/>
          <w:szCs w:val="22"/>
        </w:rPr>
        <w:br/>
      </w:r>
    </w:p>
    <w:p w:rsidR="00B20850" w:rsidRPr="00F22986" w:rsidRDefault="00B20850" w:rsidP="00F22986">
      <w:pPr>
        <w:pStyle w:val="sbirkatext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F22986">
        <w:rPr>
          <w:rFonts w:asciiTheme="minorHAnsi" w:hAnsiTheme="minorHAnsi"/>
          <w:sz w:val="22"/>
          <w:szCs w:val="22"/>
        </w:rPr>
        <w:t xml:space="preserve">Nalijeme-li do nádoby až po její okraj kapalinu, zkrátí se délka stínu o </w:t>
      </w:r>
      <w:r w:rsidR="00F22986" w:rsidRPr="00F22986">
        <w:rPr>
          <w:rFonts w:asciiTheme="minorHAnsi" w:hAnsiTheme="minorHAnsi"/>
          <w:sz w:val="22"/>
          <w:szCs w:val="22"/>
        </w:rPr>
        <w:t>5 cm. Jaký je úhel lomu paprsků v této kapalině?</w:t>
      </w:r>
    </w:p>
    <w:p w:rsidR="0076477B" w:rsidRPr="0027010B" w:rsidRDefault="00F22986" w:rsidP="0027010B">
      <w:pPr>
        <w:pStyle w:val="sbirkatext"/>
        <w:numPr>
          <w:ilvl w:val="0"/>
          <w:numId w:val="11"/>
        </w:numPr>
        <w:autoSpaceDE w:val="0"/>
        <w:autoSpaceDN w:val="0"/>
        <w:adjustRightInd w:val="0"/>
        <w:spacing w:after="0"/>
        <w:ind w:left="709"/>
        <w:rPr>
          <w:bCs/>
        </w:rPr>
      </w:pPr>
      <w:r w:rsidRPr="0027010B">
        <w:rPr>
          <w:rFonts w:asciiTheme="minorHAnsi" w:hAnsiTheme="minorHAnsi"/>
          <w:sz w:val="22"/>
          <w:szCs w:val="22"/>
        </w:rPr>
        <w:t>Určete index lomu této kapaliny.</w:t>
      </w:r>
    </w:p>
    <w:sectPr w:rsidR="0076477B" w:rsidRPr="0027010B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927" w:rsidRDefault="00211927" w:rsidP="00CA6778">
      <w:pPr>
        <w:spacing w:before="0" w:after="0"/>
      </w:pPr>
      <w:r>
        <w:separator/>
      </w:r>
    </w:p>
  </w:endnote>
  <w:endnote w:type="continuationSeparator" w:id="0">
    <w:p w:rsidR="00211927" w:rsidRDefault="0021192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927" w:rsidRDefault="00211927" w:rsidP="00CA6778">
      <w:pPr>
        <w:spacing w:before="0" w:after="0"/>
      </w:pPr>
      <w:r>
        <w:separator/>
      </w:r>
    </w:p>
  </w:footnote>
  <w:footnote w:type="continuationSeparator" w:id="0">
    <w:p w:rsidR="00211927" w:rsidRDefault="00211927" w:rsidP="00CA6778">
      <w:pPr>
        <w:spacing w:before="0" w:after="0"/>
      </w:pPr>
      <w:r>
        <w:continuationSeparator/>
      </w:r>
    </w:p>
  </w:footnote>
  <w:footnote w:id="1">
    <w:p w:rsidR="004C7AF3" w:rsidRDefault="004C7AF3">
      <w:pPr>
        <w:pStyle w:val="Textpoznpodarou"/>
      </w:pPr>
      <w:r>
        <w:rPr>
          <w:rStyle w:val="Znakapoznpodarou"/>
        </w:rPr>
        <w:footnoteRef/>
      </w:r>
      <w:r>
        <w:t xml:space="preserve"> Obrázek – zdroj vlastní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B7DC9"/>
    <w:multiLevelType w:val="hybridMultilevel"/>
    <w:tmpl w:val="87625258"/>
    <w:lvl w:ilvl="0" w:tplc="0405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262B89"/>
    <w:multiLevelType w:val="hybridMultilevel"/>
    <w:tmpl w:val="45788DDE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F7482"/>
    <w:multiLevelType w:val="hybridMultilevel"/>
    <w:tmpl w:val="CA3AAE60"/>
    <w:lvl w:ilvl="0" w:tplc="0FD2636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B0F37"/>
    <w:multiLevelType w:val="hybridMultilevel"/>
    <w:tmpl w:val="6B809A78"/>
    <w:lvl w:ilvl="0" w:tplc="EC96C75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F7ACF"/>
    <w:multiLevelType w:val="hybridMultilevel"/>
    <w:tmpl w:val="DB4EF5E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44586"/>
    <w:multiLevelType w:val="hybridMultilevel"/>
    <w:tmpl w:val="EB28E61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1"/>
  </w:num>
  <w:num w:numId="5">
    <w:abstractNumId w:val="0"/>
  </w:num>
  <w:num w:numId="6">
    <w:abstractNumId w:val="10"/>
  </w:num>
  <w:num w:numId="7">
    <w:abstractNumId w:val="1"/>
  </w:num>
  <w:num w:numId="8">
    <w:abstractNumId w:val="5"/>
  </w:num>
  <w:num w:numId="9">
    <w:abstractNumId w:val="7"/>
  </w:num>
  <w:num w:numId="10">
    <w:abstractNumId w:val="9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84AD2"/>
    <w:rsid w:val="000A1F49"/>
    <w:rsid w:val="000C0F3B"/>
    <w:rsid w:val="001038CD"/>
    <w:rsid w:val="001317A1"/>
    <w:rsid w:val="00133295"/>
    <w:rsid w:val="001432BF"/>
    <w:rsid w:val="0015164B"/>
    <w:rsid w:val="0017080B"/>
    <w:rsid w:val="00211927"/>
    <w:rsid w:val="00221FA4"/>
    <w:rsid w:val="00235313"/>
    <w:rsid w:val="00235DCF"/>
    <w:rsid w:val="00247D1D"/>
    <w:rsid w:val="00252D2D"/>
    <w:rsid w:val="00262F05"/>
    <w:rsid w:val="0027010B"/>
    <w:rsid w:val="00281EB3"/>
    <w:rsid w:val="002A3B6D"/>
    <w:rsid w:val="002E50D4"/>
    <w:rsid w:val="002F596B"/>
    <w:rsid w:val="00301167"/>
    <w:rsid w:val="00375125"/>
    <w:rsid w:val="003C040B"/>
    <w:rsid w:val="003D1D48"/>
    <w:rsid w:val="00405316"/>
    <w:rsid w:val="00441154"/>
    <w:rsid w:val="00442FE7"/>
    <w:rsid w:val="004513CC"/>
    <w:rsid w:val="004947BD"/>
    <w:rsid w:val="004A67B9"/>
    <w:rsid w:val="004B0AD8"/>
    <w:rsid w:val="004C25C8"/>
    <w:rsid w:val="004C7AF3"/>
    <w:rsid w:val="00520FAF"/>
    <w:rsid w:val="00552050"/>
    <w:rsid w:val="005520D3"/>
    <w:rsid w:val="005D0219"/>
    <w:rsid w:val="005D4579"/>
    <w:rsid w:val="006347FB"/>
    <w:rsid w:val="00647C60"/>
    <w:rsid w:val="006515B1"/>
    <w:rsid w:val="006516F6"/>
    <w:rsid w:val="00666590"/>
    <w:rsid w:val="00684206"/>
    <w:rsid w:val="00696908"/>
    <w:rsid w:val="006A78AD"/>
    <w:rsid w:val="00706420"/>
    <w:rsid w:val="007113AB"/>
    <w:rsid w:val="007269D6"/>
    <w:rsid w:val="00730F2E"/>
    <w:rsid w:val="0076477B"/>
    <w:rsid w:val="007B4796"/>
    <w:rsid w:val="00801D09"/>
    <w:rsid w:val="00866B21"/>
    <w:rsid w:val="00947E9C"/>
    <w:rsid w:val="009C3404"/>
    <w:rsid w:val="009C77DA"/>
    <w:rsid w:val="00A80C97"/>
    <w:rsid w:val="00A92101"/>
    <w:rsid w:val="00B11FF2"/>
    <w:rsid w:val="00B20850"/>
    <w:rsid w:val="00B67605"/>
    <w:rsid w:val="00B80383"/>
    <w:rsid w:val="00B80B66"/>
    <w:rsid w:val="00BA2A91"/>
    <w:rsid w:val="00BA4ED8"/>
    <w:rsid w:val="00BB724A"/>
    <w:rsid w:val="00BD446E"/>
    <w:rsid w:val="00C439FC"/>
    <w:rsid w:val="00C56B7B"/>
    <w:rsid w:val="00C76A72"/>
    <w:rsid w:val="00CA1D28"/>
    <w:rsid w:val="00CA6778"/>
    <w:rsid w:val="00CA68AF"/>
    <w:rsid w:val="00CC3980"/>
    <w:rsid w:val="00D15C51"/>
    <w:rsid w:val="00D3514D"/>
    <w:rsid w:val="00DA6C38"/>
    <w:rsid w:val="00E240E0"/>
    <w:rsid w:val="00ED28B1"/>
    <w:rsid w:val="00EF31F1"/>
    <w:rsid w:val="00F22986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paragraph" w:customStyle="1" w:styleId="sbirkatext">
    <w:name w:val="sbirkatext"/>
    <w:basedOn w:val="Normln"/>
    <w:rsid w:val="0076477B"/>
    <w:pPr>
      <w:spacing w:before="240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4C7AF3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C7AF3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4C7AF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39D67-AF4D-4A3B-B7C5-A6EBA0335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32</TotalTime>
  <Pages>2</Pages>
  <Words>147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12</cp:revision>
  <cp:lastPrinted>2013-05-26T15:30:00Z</cp:lastPrinted>
  <dcterms:created xsi:type="dcterms:W3CDTF">2013-03-10T10:54:00Z</dcterms:created>
  <dcterms:modified xsi:type="dcterms:W3CDTF">2013-05-26T15:31:00Z</dcterms:modified>
</cp:coreProperties>
</file>