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300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Optické přístroje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8C53F2" w:rsidRDefault="008C53F2" w:rsidP="00C64B74">
      <w:pPr>
        <w:pStyle w:val="Odstavecseseznamem"/>
        <w:ind w:left="0"/>
      </w:pP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>Určete výšku člověka, kterého pozorujeme ze vzdálenosti 5 m, víte-li, že se na sítnici oka vytvoří jeho obraz o velikosti 7 mm. Tloušťka oka je přibližně 2 cm.</w:t>
      </w: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>Pan Jan mu</w:t>
      </w:r>
      <w:r w:rsidR="00F77101">
        <w:t xml:space="preserve">sí číst noviny ze vzdálenosti 80 </w:t>
      </w:r>
      <w:r>
        <w:t>cm, aby viděl písmena ostře. Doporučte mu vhodné brýle.</w:t>
      </w: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 xml:space="preserve">Slečna </w:t>
      </w:r>
      <w:r w:rsidR="00F77101">
        <w:t>Anna</w:t>
      </w:r>
      <w:r>
        <w:t xml:space="preserve"> čte skripta ze vzdálenosti </w:t>
      </w:r>
      <w:r w:rsidR="00F77101">
        <w:t>20</w:t>
      </w:r>
      <w:r>
        <w:t xml:space="preserve"> cm. Jaké brýle ji lékař </w:t>
      </w:r>
      <w:r w:rsidR="000358C6">
        <w:t>doporučí</w:t>
      </w:r>
      <w:bookmarkStart w:id="0" w:name="_GoBack"/>
      <w:bookmarkEnd w:id="0"/>
      <w:r>
        <w:t>?</w:t>
      </w: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 xml:space="preserve">Při pozorování detailu známky lupou byl jeho zdánlivý obraz čtyřikrát větší. Známka je umístěná 3 cm před lupou. Jaká je optická mohutnost lupy? </w:t>
      </w: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>Určete optický interval mikroskopu, je-li ohnisková vzdálenost objektivu 0,5 cm a vzdálenost mezi objektivem a okulárem je 20 cm. Úhlové zvětšení mikroskopu je 340.</w:t>
      </w: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>Keplerův dalekohled, jehož objektiv a okulár jsou od sebe ve vzdálenosti 1 m, zvětšuje 24 krát. Určete ohniskovou vzdálenost objektivu a okuláru.</w:t>
      </w:r>
    </w:p>
    <w:sectPr w:rsidR="00303033" w:rsidSect="00C15951">
      <w:footerReference w:type="default" r:id="rId9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66E" w:rsidRDefault="002F666E" w:rsidP="00CA6778">
      <w:pPr>
        <w:spacing w:before="0" w:after="0"/>
      </w:pPr>
      <w:r>
        <w:separator/>
      </w:r>
    </w:p>
  </w:endnote>
  <w:endnote w:type="continuationSeparator" w:id="0">
    <w:p w:rsidR="002F666E" w:rsidRDefault="002F666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66E" w:rsidRDefault="002F666E" w:rsidP="00CA6778">
      <w:pPr>
        <w:spacing w:before="0" w:after="0"/>
      </w:pPr>
      <w:r>
        <w:separator/>
      </w:r>
    </w:p>
  </w:footnote>
  <w:footnote w:type="continuationSeparator" w:id="0">
    <w:p w:rsidR="002F666E" w:rsidRDefault="002F666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22C89"/>
    <w:multiLevelType w:val="hybridMultilevel"/>
    <w:tmpl w:val="50C60E7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4280F12"/>
    <w:multiLevelType w:val="hybridMultilevel"/>
    <w:tmpl w:val="34C6E82E"/>
    <w:lvl w:ilvl="0" w:tplc="A14ED0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FF53EFF"/>
    <w:multiLevelType w:val="hybridMultilevel"/>
    <w:tmpl w:val="099ADCC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8"/>
  </w:num>
  <w:num w:numId="4">
    <w:abstractNumId w:val="22"/>
  </w:num>
  <w:num w:numId="5">
    <w:abstractNumId w:val="35"/>
  </w:num>
  <w:num w:numId="6">
    <w:abstractNumId w:val="34"/>
  </w:num>
  <w:num w:numId="7">
    <w:abstractNumId w:val="15"/>
  </w:num>
  <w:num w:numId="8">
    <w:abstractNumId w:val="0"/>
  </w:num>
  <w:num w:numId="9">
    <w:abstractNumId w:val="2"/>
  </w:num>
  <w:num w:numId="10">
    <w:abstractNumId w:val="25"/>
  </w:num>
  <w:num w:numId="11">
    <w:abstractNumId w:val="7"/>
  </w:num>
  <w:num w:numId="12">
    <w:abstractNumId w:val="4"/>
  </w:num>
  <w:num w:numId="13">
    <w:abstractNumId w:val="32"/>
  </w:num>
  <w:num w:numId="14">
    <w:abstractNumId w:val="31"/>
  </w:num>
  <w:num w:numId="15">
    <w:abstractNumId w:val="28"/>
  </w:num>
  <w:num w:numId="16">
    <w:abstractNumId w:val="30"/>
  </w:num>
  <w:num w:numId="17">
    <w:abstractNumId w:val="24"/>
  </w:num>
  <w:num w:numId="18">
    <w:abstractNumId w:val="20"/>
  </w:num>
  <w:num w:numId="19">
    <w:abstractNumId w:val="3"/>
  </w:num>
  <w:num w:numId="20">
    <w:abstractNumId w:val="18"/>
  </w:num>
  <w:num w:numId="21">
    <w:abstractNumId w:val="27"/>
  </w:num>
  <w:num w:numId="22">
    <w:abstractNumId w:val="6"/>
  </w:num>
  <w:num w:numId="23">
    <w:abstractNumId w:val="12"/>
  </w:num>
  <w:num w:numId="24">
    <w:abstractNumId w:val="16"/>
  </w:num>
  <w:num w:numId="25">
    <w:abstractNumId w:val="11"/>
  </w:num>
  <w:num w:numId="26">
    <w:abstractNumId w:val="33"/>
  </w:num>
  <w:num w:numId="27">
    <w:abstractNumId w:val="10"/>
  </w:num>
  <w:num w:numId="28">
    <w:abstractNumId w:val="13"/>
  </w:num>
  <w:num w:numId="29">
    <w:abstractNumId w:val="21"/>
  </w:num>
  <w:num w:numId="30">
    <w:abstractNumId w:val="9"/>
  </w:num>
  <w:num w:numId="31">
    <w:abstractNumId w:val="1"/>
  </w:num>
  <w:num w:numId="32">
    <w:abstractNumId w:val="29"/>
  </w:num>
  <w:num w:numId="33">
    <w:abstractNumId w:val="14"/>
  </w:num>
  <w:num w:numId="34">
    <w:abstractNumId w:val="36"/>
  </w:num>
  <w:num w:numId="35">
    <w:abstractNumId w:val="26"/>
  </w:num>
  <w:num w:numId="36">
    <w:abstractNumId w:val="17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3285E"/>
    <w:rsid w:val="000358C6"/>
    <w:rsid w:val="00080C09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668A5"/>
    <w:rsid w:val="0017080B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2327"/>
    <w:rsid w:val="002D5138"/>
    <w:rsid w:val="002F666E"/>
    <w:rsid w:val="00303033"/>
    <w:rsid w:val="00320125"/>
    <w:rsid w:val="00375125"/>
    <w:rsid w:val="00393000"/>
    <w:rsid w:val="003C040B"/>
    <w:rsid w:val="003D1D48"/>
    <w:rsid w:val="003E6A46"/>
    <w:rsid w:val="003F056D"/>
    <w:rsid w:val="003F6AB0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20435"/>
    <w:rsid w:val="006347FB"/>
    <w:rsid w:val="006515B1"/>
    <w:rsid w:val="006516F6"/>
    <w:rsid w:val="006529F3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60E80"/>
    <w:rsid w:val="007D352E"/>
    <w:rsid w:val="00801D09"/>
    <w:rsid w:val="008245A1"/>
    <w:rsid w:val="00866B21"/>
    <w:rsid w:val="0087574D"/>
    <w:rsid w:val="008A460A"/>
    <w:rsid w:val="008C53F2"/>
    <w:rsid w:val="008E2CB0"/>
    <w:rsid w:val="008F4EAB"/>
    <w:rsid w:val="00947E9C"/>
    <w:rsid w:val="0098027E"/>
    <w:rsid w:val="00993A2F"/>
    <w:rsid w:val="009C77DA"/>
    <w:rsid w:val="009D706D"/>
    <w:rsid w:val="009F098D"/>
    <w:rsid w:val="00A11007"/>
    <w:rsid w:val="00A77D5A"/>
    <w:rsid w:val="00A92101"/>
    <w:rsid w:val="00AB09AC"/>
    <w:rsid w:val="00AE0F23"/>
    <w:rsid w:val="00AE51C6"/>
    <w:rsid w:val="00B4038E"/>
    <w:rsid w:val="00BB724A"/>
    <w:rsid w:val="00BC0DD5"/>
    <w:rsid w:val="00BD446E"/>
    <w:rsid w:val="00BD794B"/>
    <w:rsid w:val="00BE4FB8"/>
    <w:rsid w:val="00BF1791"/>
    <w:rsid w:val="00C0030D"/>
    <w:rsid w:val="00C15951"/>
    <w:rsid w:val="00C273D0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E0672C"/>
    <w:rsid w:val="00E22A19"/>
    <w:rsid w:val="00E240E0"/>
    <w:rsid w:val="00E4015A"/>
    <w:rsid w:val="00E45C90"/>
    <w:rsid w:val="00E74B42"/>
    <w:rsid w:val="00E764BF"/>
    <w:rsid w:val="00F06A36"/>
    <w:rsid w:val="00F23263"/>
    <w:rsid w:val="00F57825"/>
    <w:rsid w:val="00F744FA"/>
    <w:rsid w:val="00F753EB"/>
    <w:rsid w:val="00F77101"/>
    <w:rsid w:val="00F81058"/>
    <w:rsid w:val="00FA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26</TotalTime>
  <Pages>2</Pages>
  <Words>118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4</cp:revision>
  <cp:lastPrinted>2013-06-12T20:18:00Z</cp:lastPrinted>
  <dcterms:created xsi:type="dcterms:W3CDTF">2013-06-16T19:44:00Z</dcterms:created>
  <dcterms:modified xsi:type="dcterms:W3CDTF">2013-06-17T07:51:00Z</dcterms:modified>
</cp:coreProperties>
</file>