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26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Optika v křížovkách</w:t>
      </w:r>
    </w:p>
    <w:p w:rsidR="00ED28B1" w:rsidRPr="00ED28B1" w:rsidRDefault="005D4579" w:rsidP="00442FE7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A3B6D">
        <w:lastRenderedPageBreak/>
        <w:t>K obrácené křížovce vytvořte legendu</w:t>
      </w:r>
      <w:r w:rsidR="0083026A">
        <w:t xml:space="preserve"> </w:t>
      </w:r>
      <w:r w:rsidR="002A3B6D">
        <w:t>a</w:t>
      </w:r>
      <w:r w:rsidR="00442FE7">
        <w:t> zvýrazněte</w:t>
      </w:r>
      <w:r w:rsidR="002A3B6D">
        <w:t xml:space="preserve"> tajenku.</w:t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53"/>
      </w:tblGrid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4B3B9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A3B6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Ě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83026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Í</w:t>
            </w: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A3B6D">
            <w:pPr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F22D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/>
      </w:tblPr>
      <w:tblGrid>
        <w:gridCol w:w="534"/>
        <w:gridCol w:w="8678"/>
      </w:tblGrid>
      <w:tr w:rsidR="00ED28B1" w:rsidRPr="00ED28B1" w:rsidTr="002F1005">
        <w:tc>
          <w:tcPr>
            <w:tcW w:w="534" w:type="dxa"/>
          </w:tcPr>
          <w:p w:rsidR="00ED28B1" w:rsidRPr="00ED28B1" w:rsidRDefault="00ED28B1" w:rsidP="00ED28B1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678" w:type="dxa"/>
          </w:tcPr>
          <w:p w:rsidR="00ED28B1" w:rsidRPr="00ED28B1" w:rsidRDefault="00ED28B1" w:rsidP="004B3B93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678" w:type="dxa"/>
          </w:tcPr>
          <w:p w:rsidR="00ED28B1" w:rsidRPr="00ED28B1" w:rsidRDefault="00ED28B1" w:rsidP="004B3B93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678" w:type="dxa"/>
          </w:tcPr>
          <w:p w:rsidR="00520FAF" w:rsidRPr="00ED28B1" w:rsidRDefault="00520FAF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t xml:space="preserve"> </w:t>
      </w:r>
    </w:p>
    <w:p w:rsidR="004A67B9" w:rsidRDefault="0083026A" w:rsidP="004A67B9">
      <w:pPr>
        <w:pStyle w:val="Odstavecseseznamem"/>
        <w:numPr>
          <w:ilvl w:val="0"/>
          <w:numId w:val="5"/>
        </w:numPr>
        <w:ind w:left="426"/>
      </w:pPr>
      <w:r>
        <w:lastRenderedPageBreak/>
        <w:t>Doplňte křížovku anglickými termíny a zdůvodněte, proč je v tajence jméno dané osobnosti.</w:t>
      </w:r>
      <w:r w:rsidR="00ED28B1" w:rsidRPr="00ED28B1">
        <w:t xml:space="preserve"> </w:t>
      </w:r>
      <w:r w:rsidR="004A67B9">
        <w:br/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49"/>
        <w:gridCol w:w="549"/>
      </w:tblGrid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="74" w:tblpY="434"/>
        <w:tblW w:w="0" w:type="auto"/>
        <w:tblLook w:val="04A0"/>
      </w:tblPr>
      <w:tblGrid>
        <w:gridCol w:w="534"/>
        <w:gridCol w:w="4961"/>
      </w:tblGrid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ind w:right="-391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Slunce.</w:t>
            </w:r>
          </w:p>
        </w:tc>
      </w:tr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Lom světla.</w:t>
            </w:r>
          </w:p>
        </w:tc>
      </w:tr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Vlnoplocha.</w:t>
            </w:r>
          </w:p>
        </w:tc>
      </w:tr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Paprsek.</w:t>
            </w:r>
          </w:p>
        </w:tc>
      </w:tr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Zrcadlo.</w:t>
            </w:r>
          </w:p>
        </w:tc>
      </w:tr>
      <w:tr w:rsidR="005344F3" w:rsidRPr="00ED28B1" w:rsidTr="00F22DF3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4961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Úhel. </w:t>
            </w:r>
          </w:p>
        </w:tc>
      </w:tr>
    </w:tbl>
    <w:p w:rsidR="00F22DF3" w:rsidRDefault="00F22DF3" w:rsidP="00F22DF3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F22DF3" w:rsidRDefault="00F22DF3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5520D3" w:rsidRPr="005520D3" w:rsidRDefault="00E323BB" w:rsidP="00520FAF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lastRenderedPageBreak/>
        <w:t xml:space="preserve">Vytvořte vlastní křížovku s termíny z optiky. Uveďte zadání i řešení. </w:t>
      </w:r>
      <w:r>
        <w:rPr>
          <w:rFonts w:cs="Times New Roman"/>
          <w:bCs/>
          <w:color w:val="000000"/>
        </w:rPr>
        <w:br/>
        <w:t>Tajenka musí obsahovat nejméně 7 písmen.</w:t>
      </w:r>
    </w:p>
    <w:sectPr w:rsidR="005520D3" w:rsidRPr="005520D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628B3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113AB"/>
    <w:rsid w:val="007269D6"/>
    <w:rsid w:val="00730F2E"/>
    <w:rsid w:val="00801D09"/>
    <w:rsid w:val="0083026A"/>
    <w:rsid w:val="00866B21"/>
    <w:rsid w:val="00946699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50932"/>
    <w:rsid w:val="00CA1D28"/>
    <w:rsid w:val="00CA6778"/>
    <w:rsid w:val="00CA68AF"/>
    <w:rsid w:val="00D15C51"/>
    <w:rsid w:val="00DA6C38"/>
    <w:rsid w:val="00E240E0"/>
    <w:rsid w:val="00E323BB"/>
    <w:rsid w:val="00ED28B1"/>
    <w:rsid w:val="00F22DF3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4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2013-02-10T09:52:00Z</cp:lastPrinted>
  <dcterms:created xsi:type="dcterms:W3CDTF">2013-05-05T15:29:00Z</dcterms:created>
  <dcterms:modified xsi:type="dcterms:W3CDTF">2013-05-05T15:29:00Z</dcterms:modified>
</cp:coreProperties>
</file>