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8B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Struktura a vlastnosti pevných látek</w:t>
      </w:r>
    </w:p>
    <w:p w:rsidR="00ED28B1" w:rsidRPr="00ED28B1" w:rsidRDefault="005D4579" w:rsidP="00ED28B1">
      <w:pPr>
        <w:pStyle w:val="Odstavecseseznamem"/>
        <w:numPr>
          <w:ilvl w:val="0"/>
          <w:numId w:val="5"/>
        </w:num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ED28B1" w:rsidRPr="00ED28B1">
        <w:lastRenderedPageBreak/>
        <w:t>Vyřešte křížovku a vysvětlete pojmem, který je tajenkou.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42"/>
        <w:gridCol w:w="564"/>
        <w:gridCol w:w="569"/>
        <w:gridCol w:w="581"/>
        <w:gridCol w:w="575"/>
        <w:gridCol w:w="576"/>
        <w:gridCol w:w="580"/>
        <w:gridCol w:w="581"/>
        <w:gridCol w:w="579"/>
        <w:gridCol w:w="581"/>
        <w:gridCol w:w="581"/>
        <w:gridCol w:w="578"/>
        <w:gridCol w:w="581"/>
        <w:gridCol w:w="577"/>
        <w:gridCol w:w="581"/>
        <w:gridCol w:w="562"/>
      </w:tblGrid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lef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9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shd w:val="clear" w:color="auto" w:fill="FFFF00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81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8" w:type="dxa"/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8B1" w:rsidRPr="00ED28B1" w:rsidRDefault="00ED28B1" w:rsidP="002F1005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ED28B1" w:rsidRPr="00ED28B1" w:rsidTr="002F1005">
        <w:tc>
          <w:tcPr>
            <w:tcW w:w="534" w:type="dxa"/>
          </w:tcPr>
          <w:p w:rsidR="00ED28B1" w:rsidRPr="00ED28B1" w:rsidRDefault="00ED28B1" w:rsidP="00ED28B1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 xml:space="preserve"> Těleso, které nelze libovolně velkými silami deformovat.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Souhrnný název pro změnu rozměrů, tvaru nebo objemu tělesa způsobenou vnějšími silami.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678" w:type="dxa"/>
          </w:tcPr>
          <w:p w:rsidR="00ED28B1" w:rsidRPr="00ED28B1" w:rsidRDefault="007113AB" w:rsidP="00FC25B2">
            <w:pPr>
              <w:rPr>
                <w:rFonts w:asciiTheme="minorHAnsi" w:hAnsiTheme="minorHAnsi"/>
              </w:rPr>
            </w:pPr>
            <w:r w:rsidRPr="007113AB">
              <w:rPr>
                <w:rFonts w:asciiTheme="minorHAnsi" w:hAnsiTheme="minorHAnsi"/>
              </w:rPr>
              <w:t xml:space="preserve">Změna </w:t>
            </w:r>
            <w:r w:rsidR="00FC25B2">
              <w:rPr>
                <w:rFonts w:asciiTheme="minorHAnsi" w:hAnsiTheme="minorHAnsi"/>
              </w:rPr>
              <w:t>rozměrů</w:t>
            </w:r>
            <w:r w:rsidRPr="007113AB">
              <w:rPr>
                <w:rFonts w:asciiTheme="minorHAnsi" w:hAnsiTheme="minorHAnsi"/>
              </w:rPr>
              <w:t>, tvaru nebo objemu tělesa způsobená dvěma stejně velkými sílami ve směru ven z tělesa, které leží na téže vektorové přímce.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Bodová porucha krystalové mřížky, kdy jeden atom chybí.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Kroucení.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Bodová porucha krystalové mřížky, kdy jeden atom (správný nebo nesprávný) přebývá.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678" w:type="dxa"/>
          </w:tcPr>
          <w:p w:rsidR="00ED28B1" w:rsidRPr="00ED28B1" w:rsidRDefault="00ED28B1" w:rsidP="00FC25B2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 xml:space="preserve">Změna </w:t>
            </w:r>
            <w:r w:rsidR="00FC25B2">
              <w:rPr>
                <w:rFonts w:asciiTheme="minorHAnsi" w:hAnsiTheme="minorHAnsi"/>
              </w:rPr>
              <w:t>rozměr</w:t>
            </w:r>
            <w:r w:rsidRPr="00ED28B1">
              <w:rPr>
                <w:rFonts w:asciiTheme="minorHAnsi" w:hAnsiTheme="minorHAnsi"/>
              </w:rPr>
              <w:t>ů, tvaru nebo objemu, která je pouze dočasná.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Podíl hmotnosti tělesa a jeho objemu.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Látky, které mají ve všech směrech stejné fyzikální a chemické vlastnosti.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 xml:space="preserve">Pevné látky, které mají </w:t>
            </w:r>
            <w:proofErr w:type="spellStart"/>
            <w:r w:rsidRPr="00ED28B1">
              <w:rPr>
                <w:rFonts w:asciiTheme="minorHAnsi" w:hAnsiTheme="minorHAnsi"/>
              </w:rPr>
              <w:t>krátkosáhlé</w:t>
            </w:r>
            <w:proofErr w:type="spellEnd"/>
            <w:r w:rsidRPr="00ED28B1">
              <w:rPr>
                <w:rFonts w:asciiTheme="minorHAnsi" w:hAnsiTheme="minorHAnsi"/>
              </w:rPr>
              <w:t xml:space="preserve"> uspořádání.</w:t>
            </w: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lastRenderedPageBreak/>
        <w:t xml:space="preserve"> </w:t>
      </w:r>
    </w:p>
    <w:p w:rsidR="00ED28B1" w:rsidRPr="00ED28B1" w:rsidRDefault="00ED28B1" w:rsidP="00ED28B1">
      <w:pPr>
        <w:pStyle w:val="Odstavecseseznamem"/>
        <w:numPr>
          <w:ilvl w:val="0"/>
          <w:numId w:val="5"/>
        </w:numPr>
      </w:pPr>
      <w:r w:rsidRPr="00ED28B1">
        <w:t xml:space="preserve">Odpovězte na následující otázky: </w:t>
      </w:r>
      <w:r w:rsidRPr="00ED28B1">
        <w:br/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Drát délky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 a obsahu kolmého průřezu </w:t>
            </w:r>
            <w:r w:rsidRPr="00ED28B1">
              <w:rPr>
                <w:b/>
                <w:i/>
              </w:rPr>
              <w:t>S</w:t>
            </w:r>
            <w:r w:rsidRPr="00ED28B1">
              <w:t xml:space="preserve"> je napínán silou o velikosti </w:t>
            </w:r>
            <w:r w:rsidRPr="00ED28B1">
              <w:rPr>
                <w:b/>
                <w:i/>
              </w:rPr>
              <w:t xml:space="preserve">F </w:t>
            </w:r>
            <w:r w:rsidRPr="00ED28B1">
              <w:t xml:space="preserve">a prodlouží se o </w:t>
            </w:r>
            <w:r w:rsidRPr="00ED28B1">
              <w:rPr>
                <w:b/>
                <w:i/>
              </w:rPr>
              <w:t>8 mm</w:t>
            </w:r>
            <w:r w:rsidRPr="00ED28B1">
              <w:t>.</w:t>
            </w:r>
          </w:p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 xml:space="preserve">O jakou délku se prodlouží stejný drát, je-li napínán silou </w:t>
            </w:r>
            <w:r w:rsidRPr="00ED28B1">
              <w:rPr>
                <w:b/>
                <w:i/>
              </w:rPr>
              <w:t>4 F</w:t>
            </w:r>
            <w:r w:rsidRPr="00ED28B1">
              <w:t>?</w:t>
            </w:r>
          </w:p>
        </w:tc>
      </w:tr>
      <w:tr w:rsidR="00ED28B1" w:rsidRPr="00ED28B1" w:rsidTr="002F1005"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a.      2 mm</w:t>
            </w:r>
            <w:proofErr w:type="gramEnd"/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8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16</w:t>
            </w:r>
            <w:proofErr w:type="gramEnd"/>
            <w:r w:rsidRPr="00ED28B1">
              <w:t xml:space="preserve">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32 mm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Drát délky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 a obsahu kolmého průřezu </w:t>
            </w:r>
            <w:r w:rsidRPr="00ED28B1">
              <w:rPr>
                <w:b/>
                <w:i/>
              </w:rPr>
              <w:t>S</w:t>
            </w:r>
            <w:r w:rsidRPr="00ED28B1">
              <w:t xml:space="preserve"> je napínán silou o velikosti </w:t>
            </w:r>
            <w:r w:rsidRPr="00ED28B1">
              <w:rPr>
                <w:b/>
                <w:i/>
              </w:rPr>
              <w:t xml:space="preserve">F </w:t>
            </w:r>
            <w:r w:rsidRPr="00ED28B1">
              <w:t xml:space="preserve">a prodlouží se o </w:t>
            </w:r>
            <w:r w:rsidRPr="00ED28B1">
              <w:rPr>
                <w:b/>
                <w:i/>
              </w:rPr>
              <w:t>8 mm</w:t>
            </w:r>
            <w:r w:rsidRPr="00ED28B1">
              <w:t>.</w:t>
            </w:r>
          </w:p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O jakou délku se prodlouží drát ze stejného materiálu, má-li délku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, obsah </w:t>
            </w:r>
            <w:r w:rsidRPr="00ED28B1">
              <w:rPr>
                <w:b/>
                <w:i/>
              </w:rPr>
              <w:t>2S</w:t>
            </w:r>
            <w:r w:rsidRPr="00ED28B1">
              <w:t xml:space="preserve"> a je napínán silou o velikosti</w:t>
            </w:r>
            <w:r w:rsidRPr="00ED28B1">
              <w:rPr>
                <w:b/>
                <w:i/>
              </w:rPr>
              <w:t xml:space="preserve"> F</w:t>
            </w:r>
            <w:r w:rsidRPr="00ED28B1">
              <w:t>?</w:t>
            </w:r>
          </w:p>
        </w:tc>
      </w:tr>
      <w:tr w:rsidR="00ED28B1" w:rsidRPr="00ED28B1" w:rsidTr="002F1005">
        <w:tc>
          <w:tcPr>
            <w:tcW w:w="2142" w:type="dxa"/>
          </w:tcPr>
          <w:p w:rsidR="00ED28B1" w:rsidRPr="00ED28B1" w:rsidRDefault="00ED28B1" w:rsidP="00DA6C38">
            <w:pPr>
              <w:pStyle w:val="Odstavecseseznamem"/>
              <w:ind w:left="0"/>
            </w:pPr>
            <w:proofErr w:type="gramStart"/>
            <w:r w:rsidRPr="00ED28B1">
              <w:t xml:space="preserve">a.      </w:t>
            </w:r>
            <w:r w:rsidR="00DA6C38">
              <w:t xml:space="preserve">4 </w:t>
            </w:r>
            <w:r w:rsidRPr="00ED28B1">
              <w:t>mm</w:t>
            </w:r>
            <w:proofErr w:type="gramEnd"/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8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16</w:t>
            </w:r>
            <w:proofErr w:type="gramEnd"/>
            <w:r w:rsidRPr="00ED28B1">
              <w:t xml:space="preserve">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32 mm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p w:rsid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 xml:space="preserve">U tyče z materiálu o modulu pružnosti </w:t>
            </w:r>
            <w:r w:rsidRPr="00ED28B1">
              <w:rPr>
                <w:b/>
                <w:i/>
              </w:rPr>
              <w:t>E</w:t>
            </w:r>
            <w:r w:rsidRPr="00ED28B1">
              <w:t xml:space="preserve"> bylo při normálovém napětí </w:t>
            </w:r>
            <w:r w:rsidRPr="00ED28B1">
              <w:rPr>
                <w:b/>
                <w:i/>
              </w:rPr>
              <w:t>σ</w:t>
            </w:r>
            <w:r w:rsidRPr="00ED28B1">
              <w:t xml:space="preserve"> zjištěno relativní prodloužení </w:t>
            </w:r>
            <w:r w:rsidRPr="00ED28B1">
              <w:rPr>
                <w:b/>
                <w:i/>
              </w:rPr>
              <w:t>0,06%</w:t>
            </w:r>
            <w:r w:rsidRPr="00ED28B1">
              <w:t>.</w:t>
            </w:r>
            <w:r w:rsidRPr="00ED28B1">
              <w:br/>
              <w:t xml:space="preserve">Jaké je relativní prodloužení stejného drátu při normálovém napětí </w:t>
            </w:r>
            <w:r w:rsidR="00DA6C38">
              <w:rPr>
                <w:b/>
                <w:i/>
              </w:rPr>
              <w:t>3</w:t>
            </w:r>
            <w:r w:rsidRPr="00ED28B1">
              <w:rPr>
                <w:b/>
                <w:i/>
              </w:rPr>
              <w:t xml:space="preserve"> σ</w:t>
            </w:r>
            <w:r w:rsidRPr="00ED28B1">
              <w:t>?</w:t>
            </w:r>
          </w:p>
        </w:tc>
      </w:tr>
      <w:tr w:rsidR="00ED28B1" w:rsidRPr="00ED28B1" w:rsidTr="002F1005">
        <w:tc>
          <w:tcPr>
            <w:tcW w:w="2142" w:type="dxa"/>
          </w:tcPr>
          <w:p w:rsidR="00ED28B1" w:rsidRPr="00ED28B1" w:rsidRDefault="00ED28B1" w:rsidP="00DA6C38">
            <w:pPr>
              <w:pStyle w:val="Odstavecseseznamem"/>
              <w:ind w:left="0"/>
            </w:pPr>
            <w:proofErr w:type="gramStart"/>
            <w:r w:rsidRPr="00ED28B1">
              <w:t>a.      0,0</w:t>
            </w:r>
            <w:r w:rsidR="00DA6C38">
              <w:t>2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0,06 %</w:t>
            </w:r>
          </w:p>
        </w:tc>
        <w:tc>
          <w:tcPr>
            <w:tcW w:w="2142" w:type="dxa"/>
          </w:tcPr>
          <w:p w:rsidR="00ED28B1" w:rsidRPr="00ED28B1" w:rsidRDefault="00ED28B1" w:rsidP="00DA6C38">
            <w:pPr>
              <w:pStyle w:val="Odstavecseseznamem"/>
              <w:ind w:left="0"/>
            </w:pPr>
            <w:proofErr w:type="gramStart"/>
            <w:r w:rsidRPr="00ED28B1">
              <w:t>c.     0,</w:t>
            </w:r>
            <w:r w:rsidR="00DA6C38">
              <w:t>09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ED28B1" w:rsidRPr="00ED28B1" w:rsidRDefault="00ED28B1" w:rsidP="00DA6C38">
            <w:pPr>
              <w:pStyle w:val="Odstavecseseznamem"/>
              <w:ind w:left="0"/>
            </w:pPr>
            <w:r w:rsidRPr="00ED28B1">
              <w:t>d.     0,</w:t>
            </w:r>
            <w:r w:rsidR="00DA6C38">
              <w:t>18</w:t>
            </w:r>
            <w:r w:rsidRPr="00ED28B1">
              <w:t xml:space="preserve"> %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DA6C38">
            <w:pPr>
              <w:pStyle w:val="Odstavecseseznamem"/>
              <w:ind w:left="0"/>
            </w:pPr>
            <w:r w:rsidRPr="00ED28B1">
              <w:t xml:space="preserve">U tyče z materiálu o modulu pružnosti </w:t>
            </w:r>
            <w:r w:rsidRPr="00ED28B1">
              <w:rPr>
                <w:b/>
                <w:i/>
              </w:rPr>
              <w:t>E</w:t>
            </w:r>
            <w:r w:rsidRPr="00ED28B1">
              <w:t xml:space="preserve"> bylo při normálovém napětí </w:t>
            </w:r>
            <w:r w:rsidRPr="00ED28B1">
              <w:rPr>
                <w:b/>
                <w:i/>
              </w:rPr>
              <w:t>σ</w:t>
            </w:r>
            <w:r w:rsidRPr="00ED28B1">
              <w:t xml:space="preserve"> zjištěno relativní prodloužení </w:t>
            </w:r>
            <w:r w:rsidRPr="00ED28B1">
              <w:rPr>
                <w:b/>
                <w:i/>
              </w:rPr>
              <w:t>0,06%</w:t>
            </w:r>
            <w:r w:rsidRPr="00ED28B1">
              <w:t>.</w:t>
            </w:r>
            <w:r w:rsidRPr="00ED28B1">
              <w:br/>
              <w:t xml:space="preserve">Jaké je relativní prodloužení drátu </w:t>
            </w:r>
            <w:r w:rsidR="00DA6C38">
              <w:t>ze stejného materiálu o</w:t>
            </w:r>
            <w:r w:rsidRPr="00ED28B1">
              <w:t xml:space="preserve"> délce </w:t>
            </w:r>
            <w:r w:rsidR="00DA6C38">
              <w:rPr>
                <w:b/>
                <w:i/>
              </w:rPr>
              <w:t>2l</w:t>
            </w:r>
            <w:r w:rsidRPr="00ED28B1">
              <w:t xml:space="preserve"> při normálovém napětí </w:t>
            </w:r>
            <w:r w:rsidRPr="00ED28B1">
              <w:rPr>
                <w:b/>
                <w:i/>
              </w:rPr>
              <w:t>σ</w:t>
            </w:r>
            <w:r w:rsidR="00DA6C38">
              <w:t>?</w:t>
            </w:r>
          </w:p>
        </w:tc>
      </w:tr>
      <w:tr w:rsidR="00ED28B1" w:rsidRPr="00ED28B1" w:rsidTr="002F1005"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a.      0,03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0,06 %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0,12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0,24 %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br w:type="page"/>
      </w:r>
    </w:p>
    <w:p w:rsidR="00ED28B1" w:rsidRDefault="00ED28B1" w:rsidP="00ED28B1">
      <w:pPr>
        <w:pStyle w:val="Odstavecseseznamem"/>
        <w:numPr>
          <w:ilvl w:val="0"/>
          <w:numId w:val="5"/>
        </w:numPr>
      </w:pPr>
      <w:r w:rsidRPr="00ED28B1">
        <w:lastRenderedPageBreak/>
        <w:t>Určete hustotu zlata, které má plošně centrovanou krystalovou mřížku, je-li mřížkový parametr</w:t>
      </w:r>
      <w:r w:rsidR="00DA6C38">
        <w:rPr>
          <w:i/>
        </w:rPr>
        <w:t xml:space="preserve"> 408</w:t>
      </w:r>
      <w:r>
        <w:rPr>
          <w:i/>
        </w:rPr>
        <w:t> </w:t>
      </w:r>
      <w:proofErr w:type="spellStart"/>
      <w:r w:rsidRPr="00ED28B1">
        <w:rPr>
          <w:i/>
        </w:rPr>
        <w:t>pm</w:t>
      </w:r>
      <w:proofErr w:type="spellEnd"/>
      <w:r w:rsidRPr="00ED28B1">
        <w:t xml:space="preserve"> a relativní atomová hmotnost </w:t>
      </w:r>
      <w:r w:rsidRPr="00ED28B1">
        <w:rPr>
          <w:i/>
        </w:rPr>
        <w:t>197</w:t>
      </w:r>
      <w:r w:rsidRPr="00ED28B1">
        <w:t>.</w:t>
      </w:r>
      <w:r>
        <w:br/>
      </w:r>
      <w:r>
        <w:br/>
      </w:r>
      <w:r>
        <w:br/>
      </w:r>
      <w:r>
        <w:br/>
      </w:r>
      <w:r>
        <w:br/>
      </w:r>
    </w:p>
    <w:p w:rsidR="00ED28B1" w:rsidRPr="00ED28B1" w:rsidRDefault="00ED28B1" w:rsidP="00ED28B1">
      <w:pPr>
        <w:rPr>
          <w:rFonts w:asciiTheme="minorHAnsi" w:hAnsiTheme="minorHAnsi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ED28B1" w:rsidRDefault="00ED28B1" w:rsidP="00ED28B1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color w:val="000000"/>
        </w:rPr>
      </w:pPr>
      <w:r w:rsidRPr="00ED28B1">
        <w:rPr>
          <w:rFonts w:cs="Times New Roman"/>
          <w:bCs/>
          <w:color w:val="000000"/>
        </w:rPr>
        <w:t xml:space="preserve">Ocelový drát má délku </w:t>
      </w:r>
      <w:r w:rsidRPr="00ED28B1">
        <w:rPr>
          <w:rFonts w:cs="Times New Roman"/>
          <w:bCs/>
          <w:i/>
          <w:color w:val="000000"/>
        </w:rPr>
        <w:t>6 m</w:t>
      </w:r>
      <w:r w:rsidRPr="00ED28B1">
        <w:rPr>
          <w:rFonts w:cs="Times New Roman"/>
          <w:bCs/>
          <w:color w:val="000000"/>
        </w:rPr>
        <w:t xml:space="preserve">, průměr 0,8 mm a modul pružnosti v tahu </w:t>
      </w:r>
      <w:r w:rsidRPr="00ED28B1">
        <w:rPr>
          <w:rFonts w:cs="Times New Roman"/>
          <w:bCs/>
          <w:i/>
          <w:color w:val="000000"/>
        </w:rPr>
        <w:t xml:space="preserve">0,3 </w:t>
      </w:r>
      <w:proofErr w:type="spellStart"/>
      <w:r w:rsidRPr="00ED28B1">
        <w:rPr>
          <w:rFonts w:cs="Times New Roman"/>
          <w:bCs/>
          <w:i/>
          <w:color w:val="000000"/>
        </w:rPr>
        <w:t>TPa</w:t>
      </w:r>
      <w:proofErr w:type="spellEnd"/>
      <w:r w:rsidRPr="00ED28B1">
        <w:rPr>
          <w:rFonts w:cs="Times New Roman"/>
          <w:bCs/>
          <w:color w:val="000000"/>
        </w:rPr>
        <w:t xml:space="preserve">. Určete sílu, která způsobí jeho prodloužení o </w:t>
      </w:r>
      <w:r w:rsidRPr="00ED28B1">
        <w:rPr>
          <w:rFonts w:cs="Times New Roman"/>
          <w:bCs/>
          <w:i/>
          <w:color w:val="000000"/>
        </w:rPr>
        <w:t>5 mm</w:t>
      </w:r>
      <w:r w:rsidRPr="00ED28B1">
        <w:rPr>
          <w:rFonts w:cs="Times New Roman"/>
          <w:bCs/>
          <w:color w:val="000000"/>
        </w:rPr>
        <w:t>.</w:t>
      </w:r>
    </w:p>
    <w:p w:rsidR="00ED28B1" w:rsidRDefault="00ED28B1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ED28B1" w:rsidRDefault="00ED28B1" w:rsidP="00ED28B1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color w:val="000000"/>
        </w:rPr>
      </w:pPr>
      <w:r w:rsidRPr="00ED28B1">
        <w:rPr>
          <w:rFonts w:cs="Times New Roman"/>
          <w:bCs/>
          <w:color w:val="000000"/>
        </w:rPr>
        <w:lastRenderedPageBreak/>
        <w:t>Měděný drát (α = 1,7.10</w:t>
      </w:r>
      <w:r w:rsidRPr="00ED28B1">
        <w:rPr>
          <w:rFonts w:cs="Times New Roman"/>
          <w:bCs/>
          <w:color w:val="000000"/>
          <w:vertAlign w:val="superscript"/>
        </w:rPr>
        <w:t>-5</w:t>
      </w:r>
      <w:r w:rsidRPr="00ED28B1">
        <w:rPr>
          <w:rFonts w:cs="Times New Roman"/>
          <w:bCs/>
          <w:color w:val="000000"/>
        </w:rPr>
        <w:t>K</w:t>
      </w:r>
      <w:r w:rsidRPr="00ED28B1">
        <w:rPr>
          <w:rFonts w:cs="Times New Roman"/>
          <w:bCs/>
          <w:color w:val="000000"/>
          <w:vertAlign w:val="superscript"/>
        </w:rPr>
        <w:t>-1</w:t>
      </w:r>
      <w:r w:rsidRPr="00ED28B1">
        <w:rPr>
          <w:rFonts w:cs="Times New Roman"/>
          <w:bCs/>
          <w:color w:val="000000"/>
        </w:rPr>
        <w:t xml:space="preserve">), jehož délka při teplotě </w:t>
      </w:r>
      <w:r w:rsidRPr="00ED28B1">
        <w:rPr>
          <w:rFonts w:cs="Times New Roman"/>
          <w:bCs/>
          <w:i/>
          <w:color w:val="000000"/>
        </w:rPr>
        <w:t>18°C</w:t>
      </w:r>
      <w:r w:rsidRPr="00ED28B1">
        <w:rPr>
          <w:rFonts w:cs="Times New Roman"/>
          <w:bCs/>
          <w:color w:val="000000"/>
        </w:rPr>
        <w:t xml:space="preserve"> byla </w:t>
      </w:r>
      <w:r w:rsidRPr="00ED28B1">
        <w:rPr>
          <w:rFonts w:cs="Times New Roman"/>
          <w:bCs/>
          <w:i/>
          <w:color w:val="000000"/>
        </w:rPr>
        <w:t>150 cm</w:t>
      </w:r>
      <w:r w:rsidRPr="00ED28B1">
        <w:rPr>
          <w:rFonts w:cs="Times New Roman"/>
          <w:bCs/>
          <w:color w:val="000000"/>
        </w:rPr>
        <w:t xml:space="preserve">, se při průchodu elektrického proudu zahřál a prodloužil </w:t>
      </w:r>
      <w:r w:rsidRPr="00ED28B1">
        <w:rPr>
          <w:rFonts w:cs="Times New Roman"/>
          <w:bCs/>
          <w:i/>
          <w:color w:val="000000"/>
        </w:rPr>
        <w:t>o 9 mm</w:t>
      </w:r>
      <w:r w:rsidRPr="00ED28B1">
        <w:rPr>
          <w:rFonts w:cs="Times New Roman"/>
          <w:bCs/>
          <w:color w:val="000000"/>
        </w:rPr>
        <w:t>. Na jakou teplotu byl zahřátý?</w:t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bookmarkStart w:id="0" w:name="_GoBack"/>
      <w:bookmarkEnd w:id="0"/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</w:p>
    <w:p w:rsidR="00ED28B1" w:rsidRPr="00ED28B1" w:rsidRDefault="00ED28B1" w:rsidP="00ED28B1">
      <w:pPr>
        <w:autoSpaceDE w:val="0"/>
        <w:autoSpaceDN w:val="0"/>
        <w:adjustRightInd w:val="0"/>
        <w:spacing w:after="0"/>
        <w:rPr>
          <w:rFonts w:asciiTheme="minorHAnsi" w:hAnsiTheme="minorHAnsi" w:cs="Times New Roman"/>
          <w:bCs/>
          <w:color w:val="000000"/>
        </w:rPr>
      </w:pPr>
      <w:r w:rsidRPr="00ED28B1">
        <w:rPr>
          <w:rFonts w:cs="Times New Roman"/>
          <w:bCs/>
          <w:color w:val="000000"/>
        </w:rPr>
        <w:br/>
      </w:r>
      <w:r w:rsidRPr="00ED28B1">
        <w:rPr>
          <w:rFonts w:cs="Times New Roman"/>
          <w:bCs/>
          <w:color w:val="000000"/>
        </w:rPr>
        <w:br/>
      </w:r>
      <w:r w:rsidRPr="00ED28B1">
        <w:rPr>
          <w:rFonts w:cs="Times New Roman"/>
          <w:bCs/>
          <w:color w:val="000000"/>
        </w:rPr>
        <w:br/>
      </w:r>
      <w:r w:rsidRPr="00ED28B1">
        <w:rPr>
          <w:rFonts w:cs="Times New Roman"/>
          <w:bCs/>
          <w:color w:val="000000"/>
        </w:rPr>
        <w:br/>
      </w:r>
      <w:r w:rsidRPr="00ED28B1">
        <w:rPr>
          <w:rFonts w:cs="Times New Roman"/>
          <w:bCs/>
          <w:color w:val="000000"/>
        </w:rPr>
        <w:br/>
      </w:r>
      <w:r w:rsidRPr="00ED28B1">
        <w:rPr>
          <w:rFonts w:cs="Times New Roman"/>
          <w:bCs/>
          <w:color w:val="000000"/>
        </w:rPr>
        <w:br/>
      </w:r>
    </w:p>
    <w:p w:rsidR="00ED28B1" w:rsidRPr="00ED28B1" w:rsidRDefault="00ED28B1" w:rsidP="00ED28B1">
      <w:pPr>
        <w:pStyle w:val="Odstavecseseznamem"/>
        <w:numPr>
          <w:ilvl w:val="0"/>
          <w:numId w:val="5"/>
        </w:numPr>
      </w:pPr>
      <w:r w:rsidRPr="00ED28B1">
        <w:t xml:space="preserve">Při jaké délce by se přetrhl vlastní tíhou měděný drát, je-li mez pevnosti </w:t>
      </w:r>
      <w:r w:rsidR="00D460CD">
        <w:t>mědi</w:t>
      </w:r>
      <w:r w:rsidRPr="00ED28B1">
        <w:t xml:space="preserve"> </w:t>
      </w:r>
      <w:r w:rsidRPr="00ED28B1">
        <w:rPr>
          <w:i/>
        </w:rPr>
        <w:t xml:space="preserve">220 </w:t>
      </w:r>
      <w:proofErr w:type="spellStart"/>
      <w:r w:rsidRPr="00ED28B1">
        <w:rPr>
          <w:i/>
        </w:rPr>
        <w:t>MPa</w:t>
      </w:r>
      <w:proofErr w:type="spellEnd"/>
      <w:r w:rsidRPr="00ED28B1">
        <w:t xml:space="preserve"> a jeho hustota </w:t>
      </w:r>
      <w:r w:rsidRPr="00ED28B1">
        <w:rPr>
          <w:i/>
        </w:rPr>
        <w:t>8960 kg/m</w:t>
      </w:r>
      <w:r w:rsidRPr="00ED28B1">
        <w:rPr>
          <w:i/>
          <w:vertAlign w:val="superscript"/>
        </w:rPr>
        <w:t>3</w:t>
      </w:r>
      <w:r w:rsidRPr="00ED28B1">
        <w:t>?</w:t>
      </w:r>
    </w:p>
    <w:sectPr w:rsidR="00ED28B1" w:rsidRPr="00ED28B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FF2" w:rsidRDefault="00B11FF2" w:rsidP="00CA6778">
      <w:pPr>
        <w:spacing w:before="0" w:after="0"/>
      </w:pPr>
      <w:r>
        <w:separator/>
      </w:r>
    </w:p>
  </w:endnote>
  <w:endnote w:type="continuationSeparator" w:id="0">
    <w:p w:rsidR="00B11FF2" w:rsidRDefault="00B11FF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FF2" w:rsidRDefault="00B11FF2" w:rsidP="00CA6778">
      <w:pPr>
        <w:spacing w:before="0" w:after="0"/>
      </w:pPr>
      <w:r>
        <w:separator/>
      </w:r>
    </w:p>
  </w:footnote>
  <w:footnote w:type="continuationSeparator" w:id="0">
    <w:p w:rsidR="00B11FF2" w:rsidRDefault="00B11FF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1328A"/>
    <w:rsid w:val="00013570"/>
    <w:rsid w:val="00084AD2"/>
    <w:rsid w:val="000A1F49"/>
    <w:rsid w:val="001006E6"/>
    <w:rsid w:val="001038CD"/>
    <w:rsid w:val="0015164B"/>
    <w:rsid w:val="0017080B"/>
    <w:rsid w:val="00235DCF"/>
    <w:rsid w:val="00247D1D"/>
    <w:rsid w:val="00252D2D"/>
    <w:rsid w:val="00262F05"/>
    <w:rsid w:val="00281EB3"/>
    <w:rsid w:val="002E50D4"/>
    <w:rsid w:val="00301167"/>
    <w:rsid w:val="00375125"/>
    <w:rsid w:val="003C040B"/>
    <w:rsid w:val="003D1D48"/>
    <w:rsid w:val="00441154"/>
    <w:rsid w:val="004513CC"/>
    <w:rsid w:val="004947BD"/>
    <w:rsid w:val="004B0AD8"/>
    <w:rsid w:val="004C25C8"/>
    <w:rsid w:val="005D4579"/>
    <w:rsid w:val="006347FB"/>
    <w:rsid w:val="006515B1"/>
    <w:rsid w:val="006516F6"/>
    <w:rsid w:val="00666590"/>
    <w:rsid w:val="00684206"/>
    <w:rsid w:val="00706420"/>
    <w:rsid w:val="007113AB"/>
    <w:rsid w:val="007269D6"/>
    <w:rsid w:val="00730F2E"/>
    <w:rsid w:val="00801D09"/>
    <w:rsid w:val="00866B21"/>
    <w:rsid w:val="00947E9C"/>
    <w:rsid w:val="009C77DA"/>
    <w:rsid w:val="00A92101"/>
    <w:rsid w:val="00B11FF2"/>
    <w:rsid w:val="00B80383"/>
    <w:rsid w:val="00BA2A91"/>
    <w:rsid w:val="00BB724A"/>
    <w:rsid w:val="00BD446E"/>
    <w:rsid w:val="00CA1D28"/>
    <w:rsid w:val="00CA6778"/>
    <w:rsid w:val="00CA68AF"/>
    <w:rsid w:val="00D15C51"/>
    <w:rsid w:val="00D460CD"/>
    <w:rsid w:val="00DA6C38"/>
    <w:rsid w:val="00E240E0"/>
    <w:rsid w:val="00ED28B1"/>
    <w:rsid w:val="00F23263"/>
    <w:rsid w:val="00F31EC2"/>
    <w:rsid w:val="00FA6B5F"/>
    <w:rsid w:val="00F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11</TotalTime>
  <Pages>5</Pages>
  <Words>374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6</cp:revision>
  <cp:lastPrinted>2013-02-10T09:52:00Z</cp:lastPrinted>
  <dcterms:created xsi:type="dcterms:W3CDTF">2013-01-13T09:40:00Z</dcterms:created>
  <dcterms:modified xsi:type="dcterms:W3CDTF">2013-02-11T12:40:00Z</dcterms:modified>
</cp:coreProperties>
</file>