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9EE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F1A">
        <w:rPr>
          <w:rFonts w:ascii="Comic Sans MS" w:hAnsi="Comic Sans MS" w:cs="Comic Sans MS"/>
          <w:b/>
          <w:bCs/>
          <w:color w:val="024595"/>
          <w:sz w:val="54"/>
          <w:szCs w:val="54"/>
        </w:rPr>
        <w:t>Tepelné motory</w:t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3D1F1A" w:rsidRPr="003D1F1A" w:rsidRDefault="005D4579" w:rsidP="003D1F1A">
      <w:pPr>
        <w:pStyle w:val="Odstavecseseznamem"/>
        <w:numPr>
          <w:ilvl w:val="0"/>
          <w:numId w:val="9"/>
        </w:num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3D1F1A" w:rsidRPr="003D1F1A">
        <w:lastRenderedPageBreak/>
        <w:t>Z jakých tepelných dějů by se měl skládat nejúčinnější tepelný stroj dle autora knihy</w:t>
      </w:r>
      <w:r w:rsidR="003D1F1A" w:rsidRPr="003D1F1A">
        <w:rPr>
          <w:i/>
        </w:rPr>
        <w:t xml:space="preserve"> </w:t>
      </w:r>
      <w:r w:rsidR="00DD26E0">
        <w:rPr>
          <w:i/>
        </w:rPr>
        <w:br/>
      </w:r>
      <w:r w:rsidR="003D1F1A" w:rsidRPr="003D1F1A">
        <w:rPr>
          <w:i/>
        </w:rPr>
        <w:t>Úvahy o pohybové síle ohně (1824)</w:t>
      </w:r>
      <w:r w:rsidR="003D1F1A" w:rsidRPr="003D1F1A">
        <w:t>? Uveďte jméno a národnost tohoto vědce.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Jaký je základní princip tepelných motorů?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Porovnejte a uveďte orientační hodnoty účinnosti parního stroje, spalovacího a raketového motoru.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Jaká by musela být </w:t>
      </w:r>
      <w:r w:rsidR="00E56E99">
        <w:t>teplota</w:t>
      </w:r>
      <w:r w:rsidRPr="003D1F1A">
        <w:t xml:space="preserve"> chladiče, aby tepelný motor dosáhl 100%? 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Které století je nazýváno </w:t>
      </w:r>
      <w:r w:rsidRPr="003D1F1A">
        <w:rPr>
          <w:i/>
        </w:rPr>
        <w:t>stoletím páry</w:t>
      </w:r>
      <w:r w:rsidRPr="003D1F1A">
        <w:t>? Z jakého důvodu?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Uveďte rozdíly mezi </w:t>
      </w:r>
      <w:proofErr w:type="spellStart"/>
      <w:r w:rsidRPr="003D1F1A">
        <w:t>Dieslovým</w:t>
      </w:r>
      <w:proofErr w:type="spellEnd"/>
      <w:r w:rsidRPr="003D1F1A">
        <w:t xml:space="preserve"> motorem a čtyřdobým zážehovým motorem?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Co znamená číslo u názvu pohonných hmot, např. </w:t>
      </w:r>
      <w:proofErr w:type="spellStart"/>
      <w:r w:rsidRPr="003D1F1A">
        <w:t>Natural</w:t>
      </w:r>
      <w:proofErr w:type="spellEnd"/>
      <w:r w:rsidRPr="003D1F1A">
        <w:t xml:space="preserve"> </w:t>
      </w:r>
      <w:r w:rsidRPr="003D1F1A">
        <w:rPr>
          <w:b/>
        </w:rPr>
        <w:t>95</w:t>
      </w:r>
      <w:r w:rsidRPr="003D1F1A">
        <w:t>? Vysvětlete.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 xml:space="preserve">Proč se běžně nepoužívá do automobilu tzv. </w:t>
      </w:r>
      <w:proofErr w:type="spellStart"/>
      <w:r w:rsidRPr="003D1F1A">
        <w:t>Wankelův</w:t>
      </w:r>
      <w:proofErr w:type="spellEnd"/>
      <w:r w:rsidRPr="003D1F1A">
        <w:t xml:space="preserve"> motor, který má vyšší účinnost než běžné vznětové a zážehové motory? Které automobilky tento typ motoru používají?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Vypočítejte cenu za jeden litr ropy z aktuální ceny této komodity na burze.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Jaký je rozdíl mezi proudovým a raketovým motorem?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Sestrojte graf závislosti účinnosti ideálního tepelného stroje na teplotě ohřívače, pro teploty 100°C, 200°C, 300°C, …800°C, jestliže má chladič konstantní teplotu 35°C.</w:t>
      </w:r>
    </w:p>
    <w:p w:rsidR="003D1F1A" w:rsidRPr="003D1F1A" w:rsidRDefault="003D1F1A" w:rsidP="003D1F1A">
      <w:pPr>
        <w:pStyle w:val="Odstavecseseznamem"/>
        <w:numPr>
          <w:ilvl w:val="0"/>
          <w:numId w:val="9"/>
        </w:numPr>
      </w:pPr>
      <w:r w:rsidRPr="003D1F1A">
        <w:t>Teplota chladiče tepelného stroje je 27 °C, teplota ohřívače 480 °C. Jak je třeba změnit teplotu chladiče, aby účinnost tepelného stroje při konstantní teplotě ohřívače vzrostla o 15%?</w:t>
      </w:r>
    </w:p>
    <w:p w:rsidR="000250A1" w:rsidRPr="003D1F1A" w:rsidRDefault="003D1F1A" w:rsidP="003D1F1A">
      <w:r w:rsidRPr="003D1F1A">
        <w:t xml:space="preserve"> </w:t>
      </w:r>
    </w:p>
    <w:p w:rsidR="0017080B" w:rsidRPr="003D1F1A" w:rsidRDefault="0017080B" w:rsidP="006B6ACE">
      <w:pPr>
        <w:pStyle w:val="Odstavecseseznamem"/>
        <w:jc w:val="both"/>
        <w:rPr>
          <w:rFonts w:cstheme="minorHAnsi"/>
        </w:rPr>
      </w:pPr>
    </w:p>
    <w:sectPr w:rsidR="0017080B" w:rsidRPr="003D1F1A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C71" w:rsidRDefault="00271C71" w:rsidP="00CA6778">
      <w:pPr>
        <w:spacing w:before="0" w:after="0"/>
      </w:pPr>
      <w:r>
        <w:separator/>
      </w:r>
    </w:p>
  </w:endnote>
  <w:endnote w:type="continuationSeparator" w:id="0">
    <w:p w:rsidR="00271C71" w:rsidRDefault="00271C7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4239EE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4239EE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C71" w:rsidRDefault="00271C71" w:rsidP="00CA6778">
      <w:pPr>
        <w:spacing w:before="0" w:after="0"/>
      </w:pPr>
      <w:r>
        <w:separator/>
      </w:r>
    </w:p>
  </w:footnote>
  <w:footnote w:type="continuationSeparator" w:id="0">
    <w:p w:rsidR="00271C71" w:rsidRDefault="00271C7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24FE"/>
    <w:multiLevelType w:val="hybridMultilevel"/>
    <w:tmpl w:val="635C16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566CE"/>
    <w:multiLevelType w:val="hybridMultilevel"/>
    <w:tmpl w:val="D68EAE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5437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95654"/>
    <w:multiLevelType w:val="hybridMultilevel"/>
    <w:tmpl w:val="829E4A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A12605"/>
    <w:multiLevelType w:val="hybridMultilevel"/>
    <w:tmpl w:val="8B4454B0"/>
    <w:lvl w:ilvl="0" w:tplc="B3343EF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7B828F4"/>
    <w:multiLevelType w:val="hybridMultilevel"/>
    <w:tmpl w:val="25FEF0FE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E585F"/>
    <w:multiLevelType w:val="hybridMultilevel"/>
    <w:tmpl w:val="483EC3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E82C4A"/>
    <w:multiLevelType w:val="hybridMultilevel"/>
    <w:tmpl w:val="8F88EA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250A1"/>
    <w:rsid w:val="00084AD2"/>
    <w:rsid w:val="00092D7F"/>
    <w:rsid w:val="0015164B"/>
    <w:rsid w:val="0017080B"/>
    <w:rsid w:val="001971DD"/>
    <w:rsid w:val="00235DCF"/>
    <w:rsid w:val="00247D1D"/>
    <w:rsid w:val="00252D2D"/>
    <w:rsid w:val="00271C71"/>
    <w:rsid w:val="00281EB3"/>
    <w:rsid w:val="002919EE"/>
    <w:rsid w:val="002A390F"/>
    <w:rsid w:val="00375125"/>
    <w:rsid w:val="003A4E51"/>
    <w:rsid w:val="003C040B"/>
    <w:rsid w:val="003D1D48"/>
    <w:rsid w:val="003D1F1A"/>
    <w:rsid w:val="004239EE"/>
    <w:rsid w:val="00441154"/>
    <w:rsid w:val="004513CC"/>
    <w:rsid w:val="004B0AD8"/>
    <w:rsid w:val="004D20E3"/>
    <w:rsid w:val="005D4579"/>
    <w:rsid w:val="006347FB"/>
    <w:rsid w:val="006515B1"/>
    <w:rsid w:val="006516F6"/>
    <w:rsid w:val="00666590"/>
    <w:rsid w:val="00684206"/>
    <w:rsid w:val="006B6ACE"/>
    <w:rsid w:val="007269D6"/>
    <w:rsid w:val="00730F2E"/>
    <w:rsid w:val="00866B21"/>
    <w:rsid w:val="0093023D"/>
    <w:rsid w:val="00947E9C"/>
    <w:rsid w:val="009C77DA"/>
    <w:rsid w:val="00AA66F3"/>
    <w:rsid w:val="00BD446E"/>
    <w:rsid w:val="00CA6778"/>
    <w:rsid w:val="00CA68AF"/>
    <w:rsid w:val="00D15C51"/>
    <w:rsid w:val="00DD26E0"/>
    <w:rsid w:val="00E240E0"/>
    <w:rsid w:val="00E56E99"/>
    <w:rsid w:val="00F23263"/>
    <w:rsid w:val="00F3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250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50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2</Pages>
  <Words>179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dcterms:created xsi:type="dcterms:W3CDTF">2012-12-10T20:19:00Z</dcterms:created>
  <dcterms:modified xsi:type="dcterms:W3CDTF">2012-12-11T20:03:00Z</dcterms:modified>
</cp:coreProperties>
</file>