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47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Zrcadla</w:t>
      </w:r>
    </w:p>
    <w:p w:rsidR="00836DB2" w:rsidRDefault="005D4579" w:rsidP="00836DB2">
      <w:pPr>
        <w:pStyle w:val="Odstavecseseznamem"/>
        <w:numPr>
          <w:ilvl w:val="0"/>
          <w:numId w:val="5"/>
        </w:numPr>
        <w:ind w:left="426"/>
        <w:rPr>
          <w:rFonts w:cs="Times New Roman"/>
          <w:bCs/>
          <w:color w:val="000000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27C8F" w:rsidRPr="00027C8F" w:rsidRDefault="00027C8F" w:rsidP="00027C8F">
      <w:pPr>
        <w:pStyle w:val="Odstavecseseznamem"/>
        <w:autoSpaceDE w:val="0"/>
        <w:autoSpaceDN w:val="0"/>
        <w:adjustRightInd w:val="0"/>
        <w:spacing w:after="0"/>
        <w:ind w:left="0"/>
        <w:rPr>
          <w:rFonts w:ascii="Comic Sans MS" w:hAnsi="Comic Sans MS" w:cs="Times New Roman"/>
          <w:bCs/>
          <w:color w:val="0070C0"/>
          <w:sz w:val="54"/>
          <w:szCs w:val="54"/>
        </w:rPr>
      </w:pPr>
      <w:r w:rsidRPr="00027C8F"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Zadání:</w:t>
      </w:r>
    </w:p>
    <w:p w:rsidR="00836DB2" w:rsidRDefault="00836DB2" w:rsidP="00027C8F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Kolmo na optickou osu ve vzdálenosti 20 cm od dutého zrcadla stojí předmět vysoký 4 cm. Určete, v jaké vzdálenosti od zrcadla a jak velký bude jeho obraz, je-li poloměr křivosti zrcadla 30 cm? Řešte početně a své výpočty si ověřte i graficky.</w:t>
      </w:r>
    </w:p>
    <w:p w:rsidR="00836DB2" w:rsidRDefault="00941AD0" w:rsidP="00027C8F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Obraz předmětu, který vytváří duté zrcadlo je třikrát menší než předmět. Jestliže posuneme předmět o 15 mm blíže k zrcadlu, obraz bude dvakrát menší. Určete ohniskovou vzdálenost zrcadla.</w:t>
      </w:r>
    </w:p>
    <w:p w:rsidR="005520D3" w:rsidRDefault="00836DB2" w:rsidP="00027C8F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Předmět vysoký </w:t>
      </w:r>
      <w:r w:rsidR="00363F72">
        <w:rPr>
          <w:rFonts w:cs="Times New Roman"/>
          <w:bCs/>
          <w:color w:val="000000"/>
        </w:rPr>
        <w:t>8</w:t>
      </w:r>
      <w:r>
        <w:rPr>
          <w:rFonts w:cs="Times New Roman"/>
          <w:bCs/>
          <w:color w:val="000000"/>
        </w:rPr>
        <w:t xml:space="preserve"> cm stojí 1</w:t>
      </w:r>
      <w:r w:rsidR="00363F72">
        <w:rPr>
          <w:rFonts w:cs="Times New Roman"/>
          <w:bCs/>
          <w:color w:val="000000"/>
        </w:rPr>
        <w:t>2</w:t>
      </w:r>
      <w:r>
        <w:rPr>
          <w:rFonts w:cs="Times New Roman"/>
          <w:bCs/>
          <w:color w:val="000000"/>
        </w:rPr>
        <w:t xml:space="preserve"> cm před kulovým zrcadlem. Zrcadlo vytváří přímý obraz o velikosti</w:t>
      </w:r>
      <w:r w:rsidR="00363F72">
        <w:rPr>
          <w:rFonts w:cs="Times New Roman"/>
          <w:bCs/>
          <w:color w:val="000000"/>
        </w:rPr>
        <w:t xml:space="preserve"> 2</w:t>
      </w:r>
      <w:r>
        <w:rPr>
          <w:rFonts w:cs="Times New Roman"/>
          <w:bCs/>
          <w:color w:val="000000"/>
        </w:rPr>
        <w:t xml:space="preserve"> cm. O jaký typ zrcadla se jedná? Doplňte graficky. Určete ohniskovou vzdálenost tohoto zrcadla.</w:t>
      </w:r>
    </w:p>
    <w:p w:rsidR="00363F72" w:rsidRDefault="00036A24" w:rsidP="00027C8F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A. </w:t>
      </w:r>
      <w:r w:rsidR="00363F72">
        <w:rPr>
          <w:rFonts w:cs="Times New Roman"/>
          <w:bCs/>
          <w:color w:val="000000"/>
        </w:rPr>
        <w:t xml:space="preserve">Člověk je vzdálen od rovinného zrcadla 60 cm. Jak daleko je </w:t>
      </w:r>
      <w:r w:rsidR="0068757B">
        <w:rPr>
          <w:rFonts w:cs="Times New Roman"/>
          <w:bCs/>
          <w:color w:val="000000"/>
        </w:rPr>
        <w:t>od něho</w:t>
      </w:r>
      <w:r w:rsidR="00155879">
        <w:rPr>
          <w:rFonts w:cs="Times New Roman"/>
          <w:bCs/>
          <w:color w:val="000000"/>
        </w:rPr>
        <w:t xml:space="preserve"> vzdálen</w:t>
      </w:r>
      <w:r w:rsidR="00363F72">
        <w:rPr>
          <w:rFonts w:cs="Times New Roman"/>
          <w:bCs/>
          <w:color w:val="000000"/>
        </w:rPr>
        <w:t xml:space="preserve"> jeho </w:t>
      </w:r>
      <w:r>
        <w:rPr>
          <w:rFonts w:cs="Times New Roman"/>
          <w:bCs/>
          <w:color w:val="000000"/>
        </w:rPr>
        <w:t>zdánlivý obraz?</w:t>
      </w:r>
    </w:p>
    <w:p w:rsidR="00036A24" w:rsidRDefault="004308C2" w:rsidP="0068757B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noProof/>
          <w:color w:val="000000"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403860</wp:posOffset>
            </wp:positionV>
            <wp:extent cx="2743200" cy="1441450"/>
            <wp:effectExtent l="0" t="0" r="0" b="0"/>
            <wp:wrapTopAndBottom/>
            <wp:docPr id="1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36A24">
        <w:rPr>
          <w:rFonts w:cs="Times New Roman"/>
          <w:bCs/>
          <w:color w:val="000000"/>
        </w:rPr>
        <w:t xml:space="preserve">B </w:t>
      </w:r>
      <w:r w:rsidR="0068757B">
        <w:rPr>
          <w:noProof/>
          <w:lang w:eastAsia="cs-CZ"/>
        </w:rPr>
        <w:t>.Dvě</w:t>
      </w:r>
      <w:proofErr w:type="gramEnd"/>
      <w:r w:rsidR="0068757B">
        <w:rPr>
          <w:noProof/>
          <w:lang w:eastAsia="cs-CZ"/>
        </w:rPr>
        <w:t xml:space="preserve"> rovinná zrcadla svírají úhel 90°. Načrněte chod paprsku</w:t>
      </w:r>
      <w:r w:rsidR="00155879">
        <w:rPr>
          <w:noProof/>
          <w:lang w:eastAsia="cs-CZ"/>
        </w:rPr>
        <w:t>,</w:t>
      </w:r>
      <w:r w:rsidR="0068757B">
        <w:rPr>
          <w:noProof/>
          <w:lang w:eastAsia="cs-CZ"/>
        </w:rPr>
        <w:t xml:space="preserve"> dopadající na jedno z nich pod ostrým úhlem</w:t>
      </w:r>
      <w:r w:rsidR="00155879">
        <w:rPr>
          <w:noProof/>
          <w:lang w:eastAsia="cs-CZ"/>
        </w:rPr>
        <w:t>,</w:t>
      </w:r>
      <w:r w:rsidR="0068757B">
        <w:rPr>
          <w:noProof/>
          <w:lang w:eastAsia="cs-CZ"/>
        </w:rPr>
        <w:t xml:space="preserve"> po odrazu na obou dvou zrcadlech.</w:t>
      </w:r>
    </w:p>
    <w:p w:rsidR="00027C8F" w:rsidRDefault="00027C8F" w:rsidP="00027C8F">
      <w:pPr>
        <w:autoSpaceDE w:val="0"/>
        <w:autoSpaceDN w:val="0"/>
        <w:adjustRightInd w:val="0"/>
        <w:spacing w:after="0"/>
        <w:rPr>
          <w:rFonts w:cs="Times New Roman"/>
        </w:rPr>
      </w:pPr>
    </w:p>
    <w:p w:rsidR="00027C8F" w:rsidRPr="00027C8F" w:rsidRDefault="00027C8F" w:rsidP="00027C8F">
      <w:pPr>
        <w:autoSpaceDE w:val="0"/>
        <w:autoSpaceDN w:val="0"/>
        <w:adjustRightInd w:val="0"/>
        <w:spacing w:after="0"/>
        <w:rPr>
          <w:rFonts w:asciiTheme="minorHAnsi" w:hAnsiTheme="minorHAnsi" w:cs="Times New Roman"/>
        </w:rPr>
      </w:pPr>
      <w:r w:rsidRPr="00027C8F">
        <w:rPr>
          <w:rFonts w:asciiTheme="minorHAnsi" w:hAnsiTheme="minorHAnsi" w:cs="Times New Roman"/>
        </w:rPr>
        <w:t>Výsledky:</w:t>
      </w:r>
    </w:p>
    <w:p w:rsidR="00027C8F" w:rsidRDefault="00027C8F" w:rsidP="00027C8F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Z = -3; a´= 60 cm; y´= -12 cm</w:t>
      </w:r>
    </w:p>
    <w:p w:rsidR="00027C8F" w:rsidRDefault="004641EC" w:rsidP="00027C8F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f =1,5 cm</w:t>
      </w:r>
    </w:p>
    <w:p w:rsidR="006F401C" w:rsidRDefault="006F401C" w:rsidP="006F401C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vypuklé zrcadlo, f =-4 cm</w:t>
      </w:r>
    </w:p>
    <w:p w:rsidR="00245F8A" w:rsidRDefault="00245F8A" w:rsidP="006F401C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A. 120 cm;</w:t>
      </w:r>
      <w:r w:rsidR="0068757B">
        <w:rPr>
          <w:rFonts w:cs="Times New Roman"/>
          <w:bCs/>
          <w:color w:val="000000"/>
        </w:rPr>
        <w:t xml:space="preserve"> B. </w:t>
      </w:r>
      <w:proofErr w:type="gramStart"/>
      <w:r w:rsidR="0068757B">
        <w:rPr>
          <w:rFonts w:cs="Times New Roman"/>
          <w:bCs/>
          <w:color w:val="000000"/>
        </w:rPr>
        <w:t>dopadající</w:t>
      </w:r>
      <w:proofErr w:type="gramEnd"/>
      <w:r w:rsidR="0068757B">
        <w:rPr>
          <w:rFonts w:cs="Times New Roman"/>
          <w:bCs/>
          <w:color w:val="000000"/>
        </w:rPr>
        <w:t xml:space="preserve"> a odražený paprsek jsou navzájem rovnoběžné</w:t>
      </w:r>
    </w:p>
    <w:p w:rsidR="00027C8F" w:rsidRDefault="00027C8F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027C8F" w:rsidRPr="00027C8F" w:rsidRDefault="00027C8F" w:rsidP="00027C8F">
      <w:pPr>
        <w:pStyle w:val="Odstavecseseznamem"/>
        <w:autoSpaceDE w:val="0"/>
        <w:autoSpaceDN w:val="0"/>
        <w:adjustRightInd w:val="0"/>
        <w:spacing w:after="0"/>
        <w:ind w:left="0"/>
        <w:rPr>
          <w:rFonts w:ascii="Comic Sans MS" w:hAnsi="Comic Sans MS" w:cs="Times New Roman"/>
          <w:bCs/>
          <w:color w:val="0070C0"/>
          <w:sz w:val="54"/>
          <w:szCs w:val="54"/>
        </w:rPr>
      </w:pPr>
      <w:r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Řešení</w:t>
      </w:r>
      <w:r w:rsidRPr="00027C8F">
        <w:rPr>
          <w:rFonts w:ascii="Comic Sans MS" w:hAnsi="Comic Sans MS" w:cs="Times New Roman"/>
          <w:bCs/>
          <w:color w:val="0070C0"/>
          <w:sz w:val="54"/>
          <w:szCs w:val="54"/>
        </w:rPr>
        <w:t>:</w:t>
      </w:r>
    </w:p>
    <w:p w:rsidR="00027C8F" w:rsidRPr="004641EC" w:rsidRDefault="00027C8F" w:rsidP="00027C8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ind w:left="426"/>
        <w:rPr>
          <w:rFonts w:cs="Arial"/>
          <w:bCs/>
          <w:color w:val="0070C0"/>
        </w:rPr>
      </w:pPr>
      <w:r w:rsidRPr="004641EC">
        <w:rPr>
          <w:rFonts w:cs="Arial"/>
          <w:bCs/>
          <w:color w:val="0070C0"/>
        </w:rPr>
        <w:t>Kolmo na optickou osu ve vzdálenosti 20 cm od dutého zrcadla stojí předmět vysoký 4 cm. Určete, v jaké vzdálenosti od zrcadla a jak velký bude jeho obraz, je-li poloměr křivosti zrcadla 30 cm? Řešte početně a své výpočty si ověřte i graficky.</w:t>
      </w:r>
    </w:p>
    <w:p w:rsidR="00027C8F" w:rsidRPr="005F7320" w:rsidRDefault="00027C8F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Řešení</w:t>
      </w:r>
      <w:r w:rsidR="00FA4715">
        <w:rPr>
          <w:rStyle w:val="Znakapoznpodarou"/>
          <w:rFonts w:cs="Arial"/>
          <w:bCs/>
          <w:color w:val="000000"/>
        </w:rPr>
        <w:footnoteReference w:id="1"/>
      </w:r>
      <w:r w:rsidRPr="005F7320">
        <w:rPr>
          <w:rFonts w:cs="Arial"/>
          <w:bCs/>
          <w:color w:val="000000"/>
        </w:rPr>
        <w:t>:</w:t>
      </w:r>
    </w:p>
    <w:p w:rsidR="00027C8F" w:rsidRPr="005F7320" w:rsidRDefault="00027C8F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  <w:position w:val="-102"/>
        </w:rPr>
        <w:object w:dxaOrig="2180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95pt;height:108.3pt" o:ole="">
            <v:imagedata r:id="rId10" o:title=""/>
          </v:shape>
          <o:OLEObject Type="Embed" ProgID="Equation.3" ShapeID="_x0000_i1025" DrawAspect="Content" ObjectID="_1431801842" r:id="rId11"/>
        </w:object>
      </w:r>
    </w:p>
    <w:p w:rsidR="00027C8F" w:rsidRPr="005F7320" w:rsidRDefault="00027C8F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Zobrazovací rovnice pro kulová zrcadla: </w:t>
      </w:r>
      <w:r w:rsidRPr="005F7320">
        <w:rPr>
          <w:rFonts w:cs="Arial"/>
          <w:bCs/>
          <w:color w:val="000000"/>
          <w:position w:val="-28"/>
        </w:rPr>
        <w:object w:dxaOrig="1120" w:dyaOrig="660">
          <v:shape id="_x0000_i1026" type="#_x0000_t75" style="width:55.8pt;height:33.1pt" o:ole="">
            <v:imagedata r:id="rId12" o:title=""/>
          </v:shape>
          <o:OLEObject Type="Embed" ProgID="Equation.3" ShapeID="_x0000_i1026" DrawAspect="Content" ObjectID="_1431801843" r:id="rId13"/>
        </w:object>
      </w:r>
    </w:p>
    <w:p w:rsidR="00027C8F" w:rsidRPr="005F7320" w:rsidRDefault="00027C8F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Příčné zvětšení: </w:t>
      </w:r>
      <w:r w:rsidRPr="005F7320">
        <w:rPr>
          <w:rFonts w:cs="Arial"/>
          <w:bCs/>
          <w:color w:val="000000"/>
          <w:position w:val="-28"/>
        </w:rPr>
        <w:object w:dxaOrig="1320" w:dyaOrig="660">
          <v:shape id="_x0000_i1027" type="#_x0000_t75" style="width:66.15pt;height:33.1pt" o:ole="">
            <v:imagedata r:id="rId14" o:title=""/>
          </v:shape>
          <o:OLEObject Type="Embed" ProgID="Equation.3" ShapeID="_x0000_i1027" DrawAspect="Content" ObjectID="_1431801845" r:id="rId15"/>
        </w:object>
      </w:r>
    </w:p>
    <w:p w:rsidR="00027C8F" w:rsidRPr="005F7320" w:rsidRDefault="00027C8F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Ze zobrazovací rovnice určíme obrazovou vzdálenost a´: </w:t>
      </w:r>
    </w:p>
    <w:p w:rsidR="00027C8F" w:rsidRPr="005F7320" w:rsidRDefault="00FA4715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>
        <w:rPr>
          <w:rFonts w:cs="Arial"/>
          <w:bCs/>
          <w:noProof/>
          <w:color w:val="000000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57785</wp:posOffset>
            </wp:positionV>
            <wp:extent cx="3887470" cy="2699385"/>
            <wp:effectExtent l="0" t="0" r="0" b="0"/>
            <wp:wrapTight wrapText="bothSides">
              <wp:wrapPolygon edited="0">
                <wp:start x="10902" y="2439"/>
                <wp:lineTo x="5292" y="4421"/>
                <wp:lineTo x="4869" y="7317"/>
                <wp:lineTo x="741" y="9756"/>
                <wp:lineTo x="2011" y="12195"/>
                <wp:lineTo x="2011" y="19359"/>
                <wp:lineTo x="2540" y="19359"/>
                <wp:lineTo x="2964" y="19359"/>
                <wp:lineTo x="11855" y="17225"/>
                <wp:lineTo x="11855" y="17073"/>
                <wp:lineTo x="11961" y="17073"/>
                <wp:lineTo x="13337" y="14786"/>
                <wp:lineTo x="13337" y="14634"/>
                <wp:lineTo x="13866" y="12347"/>
                <wp:lineTo x="13866" y="12195"/>
                <wp:lineTo x="13972" y="9908"/>
                <wp:lineTo x="13972" y="9756"/>
                <wp:lineTo x="13866" y="7469"/>
                <wp:lineTo x="13866" y="7317"/>
                <wp:lineTo x="13231" y="4573"/>
                <wp:lineTo x="11961" y="2744"/>
                <wp:lineTo x="11537" y="2439"/>
                <wp:lineTo x="10902" y="2439"/>
              </wp:wrapPolygon>
            </wp:wrapTight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470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7C8F" w:rsidRPr="005F7320">
        <w:rPr>
          <w:rFonts w:cs="Arial"/>
          <w:bCs/>
          <w:color w:val="000000"/>
          <w:position w:val="-188"/>
        </w:rPr>
        <w:object w:dxaOrig="1840" w:dyaOrig="3519">
          <v:shape id="_x0000_i1028" type="#_x0000_t75" style="width:92.1pt;height:175.8pt" o:ole="">
            <v:imagedata r:id="rId17" o:title=""/>
          </v:shape>
          <o:OLEObject Type="Embed" ProgID="Equation.3" ShapeID="_x0000_i1028" DrawAspect="Content" ObjectID="_1431801846" r:id="rId18"/>
        </w:object>
      </w:r>
    </w:p>
    <w:p w:rsidR="005F7320" w:rsidRPr="005F7320" w:rsidRDefault="005F7320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Dopočítáme příčné zvětšení:</w:t>
      </w:r>
    </w:p>
    <w:p w:rsidR="005F7320" w:rsidRDefault="005F7320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  <w:position w:val="-64"/>
        </w:rPr>
        <w:object w:dxaOrig="920" w:dyaOrig="1660">
          <v:shape id="_x0000_i1029" type="#_x0000_t75" style="width:46.05pt;height:83.05pt" o:ole="">
            <v:imagedata r:id="rId19" o:title=""/>
          </v:shape>
          <o:OLEObject Type="Embed" ProgID="Equation.3" ShapeID="_x0000_i1029" DrawAspect="Content" ObjectID="_1431801847" r:id="rId20"/>
        </w:objec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 w:rsidRPr="005F7320">
        <w:rPr>
          <w:rFonts w:cs="Arial"/>
          <w:bCs/>
          <w:color w:val="000000"/>
          <w:position w:val="-54"/>
        </w:rPr>
        <w:object w:dxaOrig="1820" w:dyaOrig="1460">
          <v:shape id="_x0000_i1030" type="#_x0000_t75" style="width:90.8pt;height:73.3pt" o:ole="">
            <v:imagedata r:id="rId21" o:title=""/>
          </v:shape>
          <o:OLEObject Type="Embed" ProgID="Equation.3" ShapeID="_x0000_i1030" DrawAspect="Content" ObjectID="_1431801848" r:id="rId22"/>
        </w:object>
      </w:r>
    </w:p>
    <w:p w:rsidR="005F7320" w:rsidRPr="005F7320" w:rsidRDefault="005F7320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Obraz je skutečný (Z</w:t>
      </w:r>
      <w:r>
        <w:rPr>
          <w:rFonts w:cs="Arial"/>
          <w:bCs/>
          <w:color w:val="000000"/>
          <w:lang w:val="en-US"/>
        </w:rPr>
        <w:t>&lt; 0</w:t>
      </w:r>
      <w:r>
        <w:rPr>
          <w:rFonts w:cs="Arial"/>
          <w:bCs/>
          <w:color w:val="000000"/>
        </w:rPr>
        <w:t>), třikrát zvětšený a o velikosti 12 cm.</w:t>
      </w:r>
    </w:p>
    <w:p w:rsidR="00027C8F" w:rsidRPr="004641EC" w:rsidRDefault="00027C8F" w:rsidP="00027C8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70C0"/>
        </w:rPr>
      </w:pPr>
      <w:r w:rsidRPr="004641EC">
        <w:rPr>
          <w:rFonts w:cs="Times New Roman"/>
          <w:bCs/>
          <w:color w:val="0070C0"/>
        </w:rPr>
        <w:lastRenderedPageBreak/>
        <w:t>Obraz předmětu, který vytváří duté zrcadlo je třikrát menší než předmět. Jestliže posuneme předmět o 15 mm blíže k zrcadlu, obraz bude dvakrát menší. Určete ohniskovou vzdálenost zrcadla.</w:t>
      </w:r>
    </w:p>
    <w:p w:rsidR="005F7320" w:rsidRDefault="005F7320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Řešení:</w:t>
      </w:r>
    </w:p>
    <w:p w:rsidR="005F7320" w:rsidRPr="004641EC" w:rsidRDefault="004641EC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  <w:sz w:val="20"/>
          <w:szCs w:val="20"/>
        </w:rPr>
      </w:pPr>
      <w:r w:rsidRPr="005F7320">
        <w:rPr>
          <w:rFonts w:cs="Arial"/>
          <w:bCs/>
          <w:color w:val="000000"/>
          <w:position w:val="-96"/>
        </w:rPr>
        <w:object w:dxaOrig="3739" w:dyaOrig="2040">
          <v:shape id="_x0000_i1031" type="#_x0000_t75" style="width:169.3pt;height:92.1pt" o:ole="">
            <v:imagedata r:id="rId23" o:title=""/>
          </v:shape>
          <o:OLEObject Type="Embed" ProgID="Equation.3" ShapeID="_x0000_i1031" DrawAspect="Content" ObjectID="_1431801849" r:id="rId24"/>
        </w:object>
      </w:r>
      <w:r>
        <w:rPr>
          <w:rFonts w:cs="Arial"/>
          <w:bCs/>
          <w:color w:val="000000"/>
        </w:rPr>
        <w:tab/>
      </w:r>
      <w:r w:rsidRPr="004641EC">
        <w:rPr>
          <w:rFonts w:cs="Arial"/>
          <w:bCs/>
          <w:color w:val="000000"/>
          <w:sz w:val="20"/>
          <w:szCs w:val="20"/>
        </w:rPr>
        <w:t>zmenšený obraz při zobrazení dutým zrcadlem je skutečný (Z</w:t>
      </w:r>
      <w:r w:rsidRPr="004641EC">
        <w:rPr>
          <w:rFonts w:cs="Arial"/>
          <w:bCs/>
          <w:color w:val="000000"/>
          <w:sz w:val="20"/>
          <w:szCs w:val="20"/>
          <w:lang w:val="en-US"/>
        </w:rPr>
        <w:t>&lt;0</w:t>
      </w:r>
      <w:r w:rsidRPr="004641EC">
        <w:rPr>
          <w:rFonts w:cs="Arial"/>
          <w:bCs/>
          <w:color w:val="000000"/>
          <w:sz w:val="20"/>
          <w:szCs w:val="20"/>
        </w:rPr>
        <w:t>)</w:t>
      </w:r>
    </w:p>
    <w:p w:rsidR="005F7320" w:rsidRPr="005F7320" w:rsidRDefault="005F7320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Zobrazovací rovnice pro kulová zrcadla: </w:t>
      </w:r>
      <w:r w:rsidRPr="005F7320">
        <w:rPr>
          <w:rFonts w:cs="Arial"/>
          <w:bCs/>
          <w:color w:val="000000"/>
          <w:position w:val="-28"/>
        </w:rPr>
        <w:object w:dxaOrig="2380" w:dyaOrig="660">
          <v:shape id="_x0000_i1032" type="#_x0000_t75" style="width:118.7pt;height:33.1pt" o:ole="">
            <v:imagedata r:id="rId25" o:title=""/>
          </v:shape>
          <o:OLEObject Type="Embed" ProgID="Equation.3" ShapeID="_x0000_i1032" DrawAspect="Content" ObjectID="_1431801850" r:id="rId26"/>
        </w:object>
      </w:r>
    </w:p>
    <w:p w:rsidR="005F7320" w:rsidRPr="005F7320" w:rsidRDefault="005F7320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Příčné zvětšení</w:t>
      </w:r>
      <w:r>
        <w:rPr>
          <w:rFonts w:cs="Arial"/>
          <w:bCs/>
          <w:color w:val="000000"/>
        </w:rPr>
        <w:t xml:space="preserve"> lze pak vyjádřit</w:t>
      </w:r>
      <w:r w:rsidRPr="005F7320">
        <w:rPr>
          <w:rFonts w:cs="Arial"/>
          <w:bCs/>
          <w:color w:val="000000"/>
        </w:rPr>
        <w:t xml:space="preserve">: </w:t>
      </w:r>
      <w:r w:rsidR="004641EC" w:rsidRPr="005F7320">
        <w:rPr>
          <w:rFonts w:cs="Arial"/>
          <w:bCs/>
          <w:color w:val="000000"/>
          <w:position w:val="-28"/>
        </w:rPr>
        <w:object w:dxaOrig="2780" w:dyaOrig="999">
          <v:shape id="_x0000_i1033" type="#_x0000_t75" style="width:138.8pt;height:49.95pt" o:ole="">
            <v:imagedata r:id="rId27" o:title=""/>
          </v:shape>
          <o:OLEObject Type="Embed" ProgID="Equation.3" ShapeID="_x0000_i1033" DrawAspect="Content" ObjectID="_1431801851" r:id="rId28"/>
        </w:object>
      </w:r>
    </w:p>
    <w:p w:rsidR="005F7320" w:rsidRDefault="004641EC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4641EC">
        <w:rPr>
          <w:rFonts w:cs="Arial"/>
          <w:bCs/>
          <w:color w:val="000000"/>
          <w:position w:val="-64"/>
        </w:rPr>
        <w:object w:dxaOrig="1380" w:dyaOrig="1400">
          <v:shape id="_x0000_i1034" type="#_x0000_t75" style="width:68.75pt;height:70.05pt" o:ole="">
            <v:imagedata r:id="rId29" o:title=""/>
          </v:shape>
          <o:OLEObject Type="Embed" ProgID="Equation.3" ShapeID="_x0000_i1034" DrawAspect="Content" ObjectID="_1431801852" r:id="rId30"/>
        </w:objec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 w:rsidRPr="004641EC">
        <w:rPr>
          <w:rFonts w:cs="Arial"/>
          <w:bCs/>
          <w:color w:val="000000"/>
          <w:position w:val="-64"/>
        </w:rPr>
        <w:object w:dxaOrig="2020" w:dyaOrig="1400">
          <v:shape id="_x0000_i1035" type="#_x0000_t75" style="width:101.2pt;height:70.05pt" o:ole="">
            <v:imagedata r:id="rId31" o:title=""/>
          </v:shape>
          <o:OLEObject Type="Embed" ProgID="Equation.3" ShapeID="_x0000_i1035" DrawAspect="Content" ObjectID="_1431801853" r:id="rId32"/>
        </w:object>
      </w:r>
    </w:p>
    <w:p w:rsidR="004641EC" w:rsidRPr="004641EC" w:rsidRDefault="006F401C" w:rsidP="004641EC">
      <w:pPr>
        <w:autoSpaceDE w:val="0"/>
        <w:autoSpaceDN w:val="0"/>
        <w:adjustRightInd w:val="0"/>
        <w:spacing w:after="0"/>
        <w:ind w:firstLine="426"/>
        <w:rPr>
          <w:rFonts w:cs="Arial"/>
          <w:bCs/>
          <w:color w:val="000000"/>
        </w:rPr>
      </w:pPr>
      <w:r w:rsidRPr="004641EC">
        <w:rPr>
          <w:position w:val="-144"/>
        </w:rPr>
        <w:object w:dxaOrig="3140" w:dyaOrig="3000">
          <v:shape id="_x0000_i1036" type="#_x0000_t75" style="width:156.95pt;height:149.85pt" o:ole="">
            <v:imagedata r:id="rId33" o:title=""/>
          </v:shape>
          <o:OLEObject Type="Embed" ProgID="Equation.3" ShapeID="_x0000_i1036" DrawAspect="Content" ObjectID="_1431801854" r:id="rId34"/>
        </w:object>
      </w:r>
    </w:p>
    <w:p w:rsidR="004641EC" w:rsidRDefault="004641EC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5F7320" w:rsidRDefault="004641EC" w:rsidP="005F7320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Ohnisková vzdálenost je 1,5 cm.</w:t>
      </w:r>
    </w:p>
    <w:p w:rsidR="004641EC" w:rsidRDefault="004641EC">
      <w:pPr>
        <w:spacing w:before="0" w:after="200" w:line="276" w:lineRule="auto"/>
        <w:rPr>
          <w:rFonts w:asciiTheme="minorHAnsi" w:hAnsiTheme="minorHAnsi"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027C8F" w:rsidRPr="006F401C" w:rsidRDefault="00027C8F" w:rsidP="00027C8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70C0"/>
        </w:rPr>
      </w:pPr>
      <w:r w:rsidRPr="006F401C">
        <w:rPr>
          <w:rFonts w:cs="Times New Roman"/>
          <w:bCs/>
          <w:color w:val="0070C0"/>
        </w:rPr>
        <w:lastRenderedPageBreak/>
        <w:t>Předmět vysoký 8 cm stojí 12 cm před kulovým zrcadlem. Zrcadlo vytváří přímý obraz o velikosti 2 cm. O jaký typ zrcadla se jedná? Doplňte graficky. Určete ohniskovou vzdálenost tohoto zrcadla.</w: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Řešení:</w: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</w:pPr>
      <w:r w:rsidRPr="006F401C">
        <w:rPr>
          <w:position w:val="-66"/>
        </w:rPr>
        <w:object w:dxaOrig="960" w:dyaOrig="1440">
          <v:shape id="_x0000_i1037" type="#_x0000_t75" style="width:48pt;height:1in" o:ole="">
            <v:imagedata r:id="rId35" o:title=""/>
          </v:shape>
          <o:OLEObject Type="Embed" ProgID="Equation.3" ShapeID="_x0000_i1037" DrawAspect="Content" ObjectID="_1431801855" r:id="rId36"/>
        </w:objec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Zmenšený přímý obraz vytváří </w:t>
      </w:r>
      <w:r w:rsidRPr="006F401C">
        <w:rPr>
          <w:rFonts w:cs="Times New Roman"/>
          <w:b/>
          <w:bCs/>
          <w:color w:val="000000"/>
        </w:rPr>
        <w:t>vypuklé</w:t>
      </w:r>
      <w:r>
        <w:rPr>
          <w:rFonts w:cs="Times New Roman"/>
          <w:bCs/>
          <w:color w:val="000000"/>
        </w:rPr>
        <w:t xml:space="preserve"> zrcadlo.</w:t>
      </w:r>
    </w:p>
    <w:p w:rsidR="006F401C" w:rsidRDefault="004308C2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>
        <w:rPr>
          <w:rFonts w:cs="Arial"/>
          <w:bCs/>
          <w:noProof/>
          <w:color w:val="000000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6350</wp:posOffset>
            </wp:positionV>
            <wp:extent cx="3103880" cy="1630680"/>
            <wp:effectExtent l="0" t="0" r="1270" b="0"/>
            <wp:wrapTight wrapText="bothSides">
              <wp:wrapPolygon edited="0">
                <wp:start x="12462" y="2019"/>
                <wp:lineTo x="4773" y="4037"/>
                <wp:lineTo x="4110" y="5047"/>
                <wp:lineTo x="4507" y="10093"/>
                <wp:lineTo x="133" y="10850"/>
                <wp:lineTo x="265" y="11355"/>
                <wp:lineTo x="10473" y="14131"/>
                <wp:lineTo x="11268" y="18168"/>
                <wp:lineTo x="12462" y="20439"/>
                <wp:lineTo x="12594" y="20439"/>
                <wp:lineTo x="13390" y="20439"/>
                <wp:lineTo x="11799" y="18168"/>
                <wp:lineTo x="14052" y="18168"/>
                <wp:lineTo x="15643" y="16402"/>
                <wp:lineTo x="15378" y="14131"/>
                <wp:lineTo x="21609" y="11355"/>
                <wp:lineTo x="21609" y="10850"/>
                <wp:lineTo x="13522" y="10093"/>
                <wp:lineTo x="12462" y="6056"/>
                <wp:lineTo x="13390" y="2019"/>
                <wp:lineTo x="12462" y="2019"/>
              </wp:wrapPolygon>
            </wp:wrapTight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01C" w:rsidRPr="005F7320">
        <w:rPr>
          <w:rFonts w:cs="Arial"/>
          <w:bCs/>
          <w:color w:val="000000"/>
        </w:rPr>
        <w:t>Příčné zvětšení:</w:t>
      </w:r>
    </w:p>
    <w:p w:rsidR="006F401C" w:rsidRP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 </w:t>
      </w:r>
      <w:r w:rsidRPr="006F401C">
        <w:rPr>
          <w:rFonts w:cs="Arial"/>
          <w:bCs/>
          <w:color w:val="000000"/>
          <w:position w:val="-96"/>
        </w:rPr>
        <w:object w:dxaOrig="700" w:dyaOrig="2040">
          <v:shape id="_x0000_i1038" type="#_x0000_t75" style="width:35.05pt;height:101.85pt" o:ole="">
            <v:imagedata r:id="rId38" o:title=""/>
          </v:shape>
          <o:OLEObject Type="Embed" ProgID="Equation.3" ShapeID="_x0000_i1038" DrawAspect="Content" ObjectID="_1431801856" r:id="rId39"/>
        </w:object>
      </w:r>
      <w:r>
        <w:rPr>
          <w:rFonts w:cs="Arial"/>
          <w:bCs/>
          <w:color w:val="000000"/>
        </w:rPr>
        <w:t xml:space="preserve"> </w:t>
      </w:r>
      <w:r>
        <w:rPr>
          <w:rFonts w:cs="Arial"/>
          <w:bCs/>
          <w:color w:val="000000"/>
        </w:rPr>
        <w:tab/>
        <w:t xml:space="preserve">Z </w:t>
      </w:r>
      <w:r>
        <w:rPr>
          <w:rFonts w:cs="Arial"/>
          <w:bCs/>
          <w:color w:val="000000"/>
          <w:lang w:val="en-US"/>
        </w:rPr>
        <w:t>&gt; 0…</w:t>
      </w:r>
      <w:r>
        <w:rPr>
          <w:rFonts w:cs="Arial"/>
          <w:bCs/>
          <w:color w:val="000000"/>
        </w:rPr>
        <w:t>zdánlivý obraz, čtyřikrát zmenšený</w:t>
      </w:r>
    </w:p>
    <w:p w:rsidR="006F401C" w:rsidRPr="005F7320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Zobrazovací rovnice pro kulová zrcadla: </w:t>
      </w:r>
      <w:r w:rsidRPr="005F7320">
        <w:rPr>
          <w:rFonts w:cs="Arial"/>
          <w:bCs/>
          <w:color w:val="000000"/>
          <w:position w:val="-28"/>
        </w:rPr>
        <w:object w:dxaOrig="2380" w:dyaOrig="660">
          <v:shape id="_x0000_i1039" type="#_x0000_t75" style="width:118.7pt;height:33.1pt" o:ole="">
            <v:imagedata r:id="rId25" o:title=""/>
          </v:shape>
          <o:OLEObject Type="Embed" ProgID="Equation.3" ShapeID="_x0000_i1039" DrawAspect="Content" ObjectID="_1431801857" r:id="rId40"/>
        </w:objec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Příčné zvětšení</w:t>
      </w:r>
      <w:r>
        <w:rPr>
          <w:rFonts w:cs="Arial"/>
          <w:bCs/>
          <w:color w:val="000000"/>
        </w:rPr>
        <w:t xml:space="preserve"> lze pak vyjádřit</w:t>
      </w:r>
      <w:r w:rsidRPr="005F7320">
        <w:rPr>
          <w:rFonts w:cs="Arial"/>
          <w:bCs/>
          <w:color w:val="000000"/>
        </w:rPr>
        <w:t xml:space="preserve">: </w:t>
      </w:r>
      <w:r w:rsidRPr="005F7320">
        <w:rPr>
          <w:rFonts w:cs="Arial"/>
          <w:bCs/>
          <w:color w:val="000000"/>
          <w:position w:val="-28"/>
        </w:rPr>
        <w:object w:dxaOrig="2780" w:dyaOrig="999">
          <v:shape id="_x0000_i1040" type="#_x0000_t75" style="width:138.8pt;height:49.95pt" o:ole="">
            <v:imagedata r:id="rId27" o:title=""/>
          </v:shape>
          <o:OLEObject Type="Embed" ProgID="Equation.3" ShapeID="_x0000_i1040" DrawAspect="Content" ObjectID="_1431801858" r:id="rId41"/>
        </w:object>
      </w:r>
    </w:p>
    <w:p w:rsidR="006F401C" w:rsidRPr="006F401C" w:rsidRDefault="00245F8A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6F401C">
        <w:rPr>
          <w:rFonts w:cs="Arial"/>
          <w:bCs/>
          <w:color w:val="000000"/>
          <w:position w:val="-216"/>
        </w:rPr>
        <w:object w:dxaOrig="2040" w:dyaOrig="4440">
          <v:shape id="_x0000_i1041" type="#_x0000_t75" style="width:101.85pt;height:221.85pt" o:ole="">
            <v:imagedata r:id="rId42" o:title=""/>
          </v:shape>
          <o:OLEObject Type="Embed" ProgID="Equation.3" ShapeID="_x0000_i1041" DrawAspect="Content" ObjectID="_1431801859" r:id="rId43"/>
        </w:object>
      </w:r>
      <w:r w:rsidR="006F401C">
        <w:rPr>
          <w:rFonts w:cs="Arial"/>
          <w:bCs/>
          <w:color w:val="000000"/>
        </w:rPr>
        <w:tab/>
      </w:r>
      <w:r w:rsidR="006F401C">
        <w:rPr>
          <w:rFonts w:cs="Arial"/>
          <w:bCs/>
          <w:color w:val="000000"/>
        </w:rPr>
        <w:tab/>
        <w:t xml:space="preserve">f </w:t>
      </w:r>
      <w:r w:rsidR="006F401C">
        <w:rPr>
          <w:rFonts w:cs="Arial"/>
          <w:bCs/>
          <w:color w:val="000000"/>
          <w:lang w:val="en-US"/>
        </w:rPr>
        <w:t xml:space="preserve">&lt; </w:t>
      </w:r>
      <w:r w:rsidR="006F401C">
        <w:rPr>
          <w:rFonts w:cs="Arial"/>
          <w:bCs/>
          <w:color w:val="000000"/>
        </w:rPr>
        <w:t>0 … vypuklé zrcadlo</w: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Ohnisková vzdálenost vypuklého zrcadla je 4 cm, resp. -4 cm.</w:t>
      </w:r>
    </w:p>
    <w:p w:rsidR="006F401C" w:rsidRDefault="006F401C" w:rsidP="006F401C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027C8F" w:rsidRPr="0068757B" w:rsidRDefault="00027C8F" w:rsidP="00027C8F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70C0"/>
        </w:rPr>
      </w:pPr>
      <w:r w:rsidRPr="0068757B">
        <w:rPr>
          <w:rFonts w:cs="Times New Roman"/>
          <w:bCs/>
          <w:color w:val="0070C0"/>
        </w:rPr>
        <w:t>A. Člověk je vzdálen od rovinného zrcadla 60 cm. Jak daleko je</w:t>
      </w:r>
      <w:r w:rsidR="00245F8A" w:rsidRPr="0068757B">
        <w:rPr>
          <w:rFonts w:cs="Times New Roman"/>
          <w:bCs/>
          <w:color w:val="0070C0"/>
        </w:rPr>
        <w:t xml:space="preserve"> od něho</w:t>
      </w:r>
      <w:r w:rsidRPr="0068757B">
        <w:rPr>
          <w:rFonts w:cs="Times New Roman"/>
          <w:bCs/>
          <w:color w:val="0070C0"/>
        </w:rPr>
        <w:t xml:space="preserve"> vzdálen jeho zdánlivý obraz?</w:t>
      </w:r>
    </w:p>
    <w:p w:rsidR="00245F8A" w:rsidRDefault="00245F8A" w:rsidP="00245F8A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Řešení:</w:t>
      </w:r>
    </w:p>
    <w:p w:rsidR="00245F8A" w:rsidRDefault="00245F8A" w:rsidP="00245F8A">
      <w:pPr>
        <w:pStyle w:val="Odstavecseseznamem"/>
        <w:autoSpaceDE w:val="0"/>
        <w:autoSpaceDN w:val="0"/>
        <w:adjustRightInd w:val="0"/>
        <w:spacing w:after="0"/>
        <w:ind w:left="426"/>
      </w:pPr>
      <w:r>
        <w:rPr>
          <w:rFonts w:cs="Times New Roman"/>
          <w:bCs/>
          <w:color w:val="000000"/>
        </w:rPr>
        <w:t>Zobrazování rovinným zrcadlem je založeno na zákonu odrazu a má následující vlastnosti: stranově převrácený, zdánlivý, stejně velký, vzdálenost předmětu od zrcadla je stejná, jako vzdálenost obrazu od zrcadla</w:t>
      </w:r>
      <w:r>
        <w:t xml:space="preserve"> </w:t>
      </w:r>
      <w:r>
        <w:sym w:font="Symbol" w:char="F0AE"/>
      </w:r>
      <w:r>
        <w:t xml:space="preserve"> zdánlivý obraz vytvořený rovinným zrcadlem je ve vzdálenosti 120 cm od člověka.</w:t>
      </w:r>
    </w:p>
    <w:p w:rsidR="00027C8F" w:rsidRDefault="00245F8A" w:rsidP="00245F8A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 </w:t>
      </w:r>
    </w:p>
    <w:p w:rsidR="0068757B" w:rsidRDefault="0068757B" w:rsidP="0068757B">
      <w:pPr>
        <w:pStyle w:val="Odstavecseseznamem"/>
        <w:autoSpaceDE w:val="0"/>
        <w:autoSpaceDN w:val="0"/>
        <w:adjustRightInd w:val="0"/>
        <w:spacing w:after="0"/>
        <w:ind w:left="426"/>
        <w:rPr>
          <w:noProof/>
          <w:color w:val="0070C0"/>
          <w:lang w:eastAsia="cs-CZ"/>
        </w:rPr>
      </w:pPr>
      <w:proofErr w:type="gramStart"/>
      <w:r w:rsidRPr="0068757B">
        <w:rPr>
          <w:rFonts w:cs="Times New Roman"/>
          <w:bCs/>
          <w:color w:val="0070C0"/>
        </w:rPr>
        <w:t xml:space="preserve">B </w:t>
      </w:r>
      <w:r w:rsidRPr="0068757B">
        <w:rPr>
          <w:noProof/>
          <w:color w:val="0070C0"/>
          <w:lang w:eastAsia="cs-CZ"/>
        </w:rPr>
        <w:t>.Dvě</w:t>
      </w:r>
      <w:proofErr w:type="gramEnd"/>
      <w:r w:rsidRPr="0068757B">
        <w:rPr>
          <w:noProof/>
          <w:color w:val="0070C0"/>
          <w:lang w:eastAsia="cs-CZ"/>
        </w:rPr>
        <w:t xml:space="preserve"> rovinná zrcadla svírají úhel 90°. Načrněte chod paprsku</w:t>
      </w:r>
      <w:r w:rsidR="00155879">
        <w:rPr>
          <w:noProof/>
          <w:color w:val="0070C0"/>
          <w:lang w:eastAsia="cs-CZ"/>
        </w:rPr>
        <w:t>,</w:t>
      </w:r>
      <w:r w:rsidRPr="0068757B">
        <w:rPr>
          <w:noProof/>
          <w:color w:val="0070C0"/>
          <w:lang w:eastAsia="cs-CZ"/>
        </w:rPr>
        <w:t xml:space="preserve"> dopadající na jedno z nich pod ostrým úhlem</w:t>
      </w:r>
      <w:r w:rsidR="00155879">
        <w:rPr>
          <w:noProof/>
          <w:color w:val="0070C0"/>
          <w:lang w:eastAsia="cs-CZ"/>
        </w:rPr>
        <w:t>,</w:t>
      </w:r>
      <w:r w:rsidRPr="0068757B">
        <w:rPr>
          <w:noProof/>
          <w:color w:val="0070C0"/>
          <w:lang w:eastAsia="cs-CZ"/>
        </w:rPr>
        <w:t xml:space="preserve"> po odrazu na obou dvou zrcadlech.</w:t>
      </w:r>
    </w:p>
    <w:p w:rsidR="0068757B" w:rsidRDefault="0068757B" w:rsidP="0068757B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Řešení:</w:t>
      </w:r>
    </w:p>
    <w:p w:rsidR="0068757B" w:rsidRPr="0068757B" w:rsidRDefault="0068757B" w:rsidP="0068757B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</w:rPr>
      </w:pPr>
      <w:r>
        <w:rPr>
          <w:rFonts w:cs="Times New Roman"/>
          <w:bCs/>
        </w:rPr>
        <w:t>Dopadající a odražený paprsek jsou vzájemně rovnoběžné</w:t>
      </w:r>
      <w:r w:rsidR="00155879">
        <w:rPr>
          <w:rFonts w:cs="Times New Roman"/>
          <w:bCs/>
        </w:rPr>
        <w:t>.</w:t>
      </w:r>
    </w:p>
    <w:p w:rsidR="00FA4715" w:rsidRDefault="00FA4715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027C8F" w:rsidRPr="00027C8F" w:rsidRDefault="00FA4715" w:rsidP="00027C8F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noProof/>
          <w:lang w:eastAsia="cs-CZ"/>
        </w:rPr>
        <w:drawing>
          <wp:inline distT="0" distB="0" distL="0" distR="0">
            <wp:extent cx="4805900" cy="2520000"/>
            <wp:effectExtent l="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90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7C8F" w:rsidRPr="00027C8F" w:rsidSect="00084AD2">
      <w:footerReference w:type="default" r:id="rId4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  <w:footnote w:id="1">
    <w:p w:rsidR="00FA4715" w:rsidRPr="00FA4715" w:rsidRDefault="00FA4715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FA4715">
        <w:rPr>
          <w:sz w:val="16"/>
          <w:szCs w:val="16"/>
        </w:rPr>
        <w:t>Obrázek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79A3"/>
    <w:multiLevelType w:val="hybridMultilevel"/>
    <w:tmpl w:val="098207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1315C"/>
    <w:multiLevelType w:val="hybridMultilevel"/>
    <w:tmpl w:val="BE486858"/>
    <w:lvl w:ilvl="0" w:tplc="B76A00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65A30"/>
    <w:multiLevelType w:val="hybridMultilevel"/>
    <w:tmpl w:val="BE486858"/>
    <w:lvl w:ilvl="0" w:tplc="B76A00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27C8F"/>
    <w:rsid w:val="00036A24"/>
    <w:rsid w:val="00084AD2"/>
    <w:rsid w:val="000A1F49"/>
    <w:rsid w:val="001038CD"/>
    <w:rsid w:val="00104D67"/>
    <w:rsid w:val="001317A1"/>
    <w:rsid w:val="0015164B"/>
    <w:rsid w:val="00155879"/>
    <w:rsid w:val="001628B3"/>
    <w:rsid w:val="0017080B"/>
    <w:rsid w:val="00235313"/>
    <w:rsid w:val="00235DCF"/>
    <w:rsid w:val="00245F8A"/>
    <w:rsid w:val="00247D1D"/>
    <w:rsid w:val="00252D2D"/>
    <w:rsid w:val="00262F05"/>
    <w:rsid w:val="00281EB3"/>
    <w:rsid w:val="002A3B6D"/>
    <w:rsid w:val="002E50D4"/>
    <w:rsid w:val="00301167"/>
    <w:rsid w:val="00304477"/>
    <w:rsid w:val="00363F72"/>
    <w:rsid w:val="00364BC0"/>
    <w:rsid w:val="00375125"/>
    <w:rsid w:val="00375E16"/>
    <w:rsid w:val="003C040B"/>
    <w:rsid w:val="003D1D48"/>
    <w:rsid w:val="004308C2"/>
    <w:rsid w:val="00441154"/>
    <w:rsid w:val="00442FE7"/>
    <w:rsid w:val="004513CC"/>
    <w:rsid w:val="004641EC"/>
    <w:rsid w:val="004947BD"/>
    <w:rsid w:val="004A67B9"/>
    <w:rsid w:val="004B0AD8"/>
    <w:rsid w:val="004B3B93"/>
    <w:rsid w:val="004C25C8"/>
    <w:rsid w:val="00520FAF"/>
    <w:rsid w:val="005344F3"/>
    <w:rsid w:val="005520D3"/>
    <w:rsid w:val="005D4579"/>
    <w:rsid w:val="005F7320"/>
    <w:rsid w:val="006347FB"/>
    <w:rsid w:val="006515B1"/>
    <w:rsid w:val="006516F6"/>
    <w:rsid w:val="00666590"/>
    <w:rsid w:val="00684206"/>
    <w:rsid w:val="0068757B"/>
    <w:rsid w:val="00696908"/>
    <w:rsid w:val="006A78AD"/>
    <w:rsid w:val="006C384C"/>
    <w:rsid w:val="006F401C"/>
    <w:rsid w:val="006F6250"/>
    <w:rsid w:val="00706420"/>
    <w:rsid w:val="007113AB"/>
    <w:rsid w:val="007269D6"/>
    <w:rsid w:val="00730F2E"/>
    <w:rsid w:val="00801D09"/>
    <w:rsid w:val="0083026A"/>
    <w:rsid w:val="00836DB2"/>
    <w:rsid w:val="00866B21"/>
    <w:rsid w:val="00941AD0"/>
    <w:rsid w:val="00946699"/>
    <w:rsid w:val="00947E9C"/>
    <w:rsid w:val="009C3404"/>
    <w:rsid w:val="009C77DA"/>
    <w:rsid w:val="00A80C97"/>
    <w:rsid w:val="00A92101"/>
    <w:rsid w:val="00AB7196"/>
    <w:rsid w:val="00B11FF2"/>
    <w:rsid w:val="00B67605"/>
    <w:rsid w:val="00B80383"/>
    <w:rsid w:val="00BA2A91"/>
    <w:rsid w:val="00BA4ED8"/>
    <w:rsid w:val="00BB724A"/>
    <w:rsid w:val="00BD446E"/>
    <w:rsid w:val="00C50932"/>
    <w:rsid w:val="00CA1D28"/>
    <w:rsid w:val="00CA6778"/>
    <w:rsid w:val="00CA68AF"/>
    <w:rsid w:val="00CD0490"/>
    <w:rsid w:val="00D15C51"/>
    <w:rsid w:val="00DA6C38"/>
    <w:rsid w:val="00E240E0"/>
    <w:rsid w:val="00E323BB"/>
    <w:rsid w:val="00ED28B1"/>
    <w:rsid w:val="00F22DF3"/>
    <w:rsid w:val="00F23263"/>
    <w:rsid w:val="00F31EC2"/>
    <w:rsid w:val="00FA4715"/>
    <w:rsid w:val="00FA6B5F"/>
    <w:rsid w:val="00FC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471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471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471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oleObject" Target="embeddings/oleObject5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emf"/><Relationship Id="rId40" Type="http://schemas.openxmlformats.org/officeDocument/2006/relationships/oleObject" Target="embeddings/oleObject15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B4D1C-2C54-463A-BD81-867B9C35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69</TotalTime>
  <Pages>6</Pages>
  <Words>484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2013-02-10T09:52:00Z</cp:lastPrinted>
  <dcterms:created xsi:type="dcterms:W3CDTF">2013-05-31T07:29:00Z</dcterms:created>
  <dcterms:modified xsi:type="dcterms:W3CDTF">2013-06-03T19:57:00Z</dcterms:modified>
</cp:coreProperties>
</file>