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AB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Soustavy rovnic</w:t>
      </w:r>
      <w:r w:rsidR="00B4038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– </w:t>
      </w:r>
      <w:r w:rsidR="00C5717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grafické řešení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Default="008F4EAB" w:rsidP="00C64B74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3F6AB0" w:rsidRDefault="00C57176" w:rsidP="003F6AB0">
      <w:pPr>
        <w:pStyle w:val="Odstavecseseznamem"/>
        <w:numPr>
          <w:ilvl w:val="0"/>
          <w:numId w:val="34"/>
        </w:numPr>
        <w:ind w:left="426"/>
      </w:pPr>
      <w:r>
        <w:t>Řešte graficky (rýsujte) soustavy rovnic a výsledek ověřte početně:</w:t>
      </w:r>
    </w:p>
    <w:p w:rsidR="00C57176" w:rsidRDefault="00C57176" w:rsidP="00C57176">
      <w:pPr>
        <w:pStyle w:val="Odstavecseseznamem"/>
        <w:ind w:left="426"/>
      </w:pPr>
      <w:r w:rsidRPr="00C57176">
        <w:rPr>
          <w:position w:val="-48"/>
        </w:rPr>
        <w:object w:dxaOrig="252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54pt" o:ole="">
            <v:imagedata r:id="rId8" o:title=""/>
          </v:shape>
          <o:OLEObject Type="Embed" ProgID="Equation.3" ShapeID="_x0000_i1025" DrawAspect="Content" ObjectID="_1429276835" r:id="rId9"/>
        </w:object>
      </w:r>
      <w:r>
        <w:br/>
      </w:r>
    </w:p>
    <w:p w:rsidR="00C57176" w:rsidRDefault="00C57176" w:rsidP="00C57176">
      <w:pPr>
        <w:pStyle w:val="Odstavecseseznamem"/>
        <w:numPr>
          <w:ilvl w:val="0"/>
          <w:numId w:val="34"/>
        </w:numPr>
        <w:ind w:left="426"/>
      </w:pPr>
      <w:r>
        <w:t>Řešte graficky (rýsujte) soustavy rovnic a výsledek ověřte početně:</w:t>
      </w:r>
    </w:p>
    <w:p w:rsidR="00C57176" w:rsidRDefault="00C57176" w:rsidP="00C57176">
      <w:pPr>
        <w:pStyle w:val="Odstavecseseznamem"/>
        <w:ind w:left="426"/>
      </w:pPr>
      <w:r w:rsidRPr="00C57176">
        <w:rPr>
          <w:position w:val="-60"/>
        </w:rPr>
        <w:object w:dxaOrig="2580" w:dyaOrig="1320">
          <v:shape id="_x0000_i1026" type="#_x0000_t75" style="width:129pt;height:66pt" o:ole="">
            <v:imagedata r:id="rId10" o:title=""/>
          </v:shape>
          <o:OLEObject Type="Embed" ProgID="Equation.3" ShapeID="_x0000_i1026" DrawAspect="Content" ObjectID="_1429276836" r:id="rId11"/>
        </w:object>
      </w:r>
      <w:r>
        <w:br/>
      </w:r>
    </w:p>
    <w:p w:rsidR="00C57176" w:rsidRDefault="00C57176" w:rsidP="00C57176">
      <w:pPr>
        <w:pStyle w:val="Odstavecseseznamem"/>
        <w:numPr>
          <w:ilvl w:val="0"/>
          <w:numId w:val="34"/>
        </w:numPr>
        <w:ind w:left="426"/>
      </w:pPr>
      <w:r>
        <w:t>Řešte graficky (rýsujte) soustavy rovnic a výsledek ověřte početně:</w:t>
      </w:r>
    </w:p>
    <w:p w:rsidR="00C57176" w:rsidRDefault="00261AC0" w:rsidP="00C57176">
      <w:pPr>
        <w:pStyle w:val="Odstavecseseznamem"/>
        <w:ind w:left="426"/>
      </w:pPr>
      <w:r w:rsidRPr="00C57176">
        <w:rPr>
          <w:position w:val="-30"/>
        </w:rPr>
        <w:object w:dxaOrig="3300" w:dyaOrig="720">
          <v:shape id="_x0000_i1027" type="#_x0000_t75" style="width:165pt;height:36pt" o:ole="">
            <v:imagedata r:id="rId12" o:title=""/>
          </v:shape>
          <o:OLEObject Type="Embed" ProgID="Equation.3" ShapeID="_x0000_i1027" DrawAspect="Content" ObjectID="_1429276837" r:id="rId13"/>
        </w:object>
      </w:r>
      <w:r w:rsidR="00C57176">
        <w:br/>
      </w:r>
    </w:p>
    <w:p w:rsidR="00C57176" w:rsidRDefault="00C57176" w:rsidP="00C57176">
      <w:pPr>
        <w:pStyle w:val="Odstavecseseznamem"/>
        <w:ind w:left="426"/>
      </w:pPr>
    </w:p>
    <w:p w:rsidR="00C57176" w:rsidRDefault="00C57176" w:rsidP="00C57176">
      <w:pPr>
        <w:pStyle w:val="Odstavecseseznamem"/>
        <w:ind w:left="426"/>
      </w:pPr>
    </w:p>
    <w:sectPr w:rsidR="00C57176" w:rsidSect="00C15951">
      <w:footerReference w:type="default" r:id="rId14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C09" w:rsidRDefault="00080C09" w:rsidP="00CA6778">
      <w:pPr>
        <w:spacing w:before="0" w:after="0"/>
      </w:pPr>
      <w:r>
        <w:separator/>
      </w:r>
    </w:p>
  </w:endnote>
  <w:endnote w:type="continuationSeparator" w:id="0">
    <w:p w:rsidR="00080C09" w:rsidRDefault="00080C0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C09" w:rsidRDefault="00080C09" w:rsidP="00CA6778">
      <w:pPr>
        <w:spacing w:before="0" w:after="0"/>
      </w:pPr>
      <w:r>
        <w:separator/>
      </w:r>
    </w:p>
  </w:footnote>
  <w:footnote w:type="continuationSeparator" w:id="0">
    <w:p w:rsidR="00080C09" w:rsidRDefault="00080C0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7"/>
  </w:num>
  <w:num w:numId="4">
    <w:abstractNumId w:val="20"/>
  </w:num>
  <w:num w:numId="5">
    <w:abstractNumId w:val="32"/>
  </w:num>
  <w:num w:numId="6">
    <w:abstractNumId w:val="31"/>
  </w:num>
  <w:num w:numId="7">
    <w:abstractNumId w:val="14"/>
  </w:num>
  <w:num w:numId="8">
    <w:abstractNumId w:val="0"/>
  </w:num>
  <w:num w:numId="9">
    <w:abstractNumId w:val="2"/>
  </w:num>
  <w:num w:numId="10">
    <w:abstractNumId w:val="23"/>
  </w:num>
  <w:num w:numId="11">
    <w:abstractNumId w:val="6"/>
  </w:num>
  <w:num w:numId="12">
    <w:abstractNumId w:val="4"/>
  </w:num>
  <w:num w:numId="13">
    <w:abstractNumId w:val="29"/>
  </w:num>
  <w:num w:numId="14">
    <w:abstractNumId w:val="28"/>
  </w:num>
  <w:num w:numId="15">
    <w:abstractNumId w:val="25"/>
  </w:num>
  <w:num w:numId="16">
    <w:abstractNumId w:val="27"/>
  </w:num>
  <w:num w:numId="17">
    <w:abstractNumId w:val="22"/>
  </w:num>
  <w:num w:numId="18">
    <w:abstractNumId w:val="18"/>
  </w:num>
  <w:num w:numId="19">
    <w:abstractNumId w:val="3"/>
  </w:num>
  <w:num w:numId="20">
    <w:abstractNumId w:val="16"/>
  </w:num>
  <w:num w:numId="21">
    <w:abstractNumId w:val="24"/>
  </w:num>
  <w:num w:numId="22">
    <w:abstractNumId w:val="5"/>
  </w:num>
  <w:num w:numId="23">
    <w:abstractNumId w:val="11"/>
  </w:num>
  <w:num w:numId="24">
    <w:abstractNumId w:val="15"/>
  </w:num>
  <w:num w:numId="25">
    <w:abstractNumId w:val="10"/>
  </w:num>
  <w:num w:numId="26">
    <w:abstractNumId w:val="30"/>
  </w:num>
  <w:num w:numId="27">
    <w:abstractNumId w:val="9"/>
  </w:num>
  <w:num w:numId="28">
    <w:abstractNumId w:val="12"/>
  </w:num>
  <w:num w:numId="29">
    <w:abstractNumId w:val="19"/>
  </w:num>
  <w:num w:numId="30">
    <w:abstractNumId w:val="8"/>
  </w:num>
  <w:num w:numId="31">
    <w:abstractNumId w:val="1"/>
  </w:num>
  <w:num w:numId="32">
    <w:abstractNumId w:val="26"/>
  </w:num>
  <w:num w:numId="33">
    <w:abstractNumId w:val="13"/>
  </w:num>
  <w:num w:numId="3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704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0C09"/>
    <w:rsid w:val="00084AD2"/>
    <w:rsid w:val="00090B56"/>
    <w:rsid w:val="000944F5"/>
    <w:rsid w:val="000A018C"/>
    <w:rsid w:val="000A08BD"/>
    <w:rsid w:val="000D3640"/>
    <w:rsid w:val="00121571"/>
    <w:rsid w:val="001341A1"/>
    <w:rsid w:val="00135BA8"/>
    <w:rsid w:val="0015164B"/>
    <w:rsid w:val="001668A5"/>
    <w:rsid w:val="0017080B"/>
    <w:rsid w:val="00214EB6"/>
    <w:rsid w:val="0023398A"/>
    <w:rsid w:val="00235DCF"/>
    <w:rsid w:val="00247D1D"/>
    <w:rsid w:val="00252D2D"/>
    <w:rsid w:val="00261AC0"/>
    <w:rsid w:val="00262F05"/>
    <w:rsid w:val="0027725F"/>
    <w:rsid w:val="00281EB3"/>
    <w:rsid w:val="002D5138"/>
    <w:rsid w:val="00320125"/>
    <w:rsid w:val="00375125"/>
    <w:rsid w:val="003C040B"/>
    <w:rsid w:val="003D1D48"/>
    <w:rsid w:val="003E6A46"/>
    <w:rsid w:val="003F056D"/>
    <w:rsid w:val="003F6AB0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D4579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8A460A"/>
    <w:rsid w:val="008E2CB0"/>
    <w:rsid w:val="008F4EAB"/>
    <w:rsid w:val="00947E9C"/>
    <w:rsid w:val="0098027E"/>
    <w:rsid w:val="00993A2F"/>
    <w:rsid w:val="009C77DA"/>
    <w:rsid w:val="009D706D"/>
    <w:rsid w:val="009F098D"/>
    <w:rsid w:val="00A11007"/>
    <w:rsid w:val="00A77D5A"/>
    <w:rsid w:val="00A92101"/>
    <w:rsid w:val="00AB09AC"/>
    <w:rsid w:val="00AE51C6"/>
    <w:rsid w:val="00B4038E"/>
    <w:rsid w:val="00BB724A"/>
    <w:rsid w:val="00BC0DD5"/>
    <w:rsid w:val="00BD446E"/>
    <w:rsid w:val="00BD794B"/>
    <w:rsid w:val="00BE4FB8"/>
    <w:rsid w:val="00BF1791"/>
    <w:rsid w:val="00C0030D"/>
    <w:rsid w:val="00C15951"/>
    <w:rsid w:val="00C273D0"/>
    <w:rsid w:val="00C57176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E22A19"/>
    <w:rsid w:val="00E240E0"/>
    <w:rsid w:val="00E4015A"/>
    <w:rsid w:val="00E45C90"/>
    <w:rsid w:val="00E74B42"/>
    <w:rsid w:val="00E764BF"/>
    <w:rsid w:val="00F23263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45</TotalTime>
  <Pages>2</Pages>
  <Words>46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12</cp:revision>
  <dcterms:created xsi:type="dcterms:W3CDTF">2013-02-17T09:50:00Z</dcterms:created>
  <dcterms:modified xsi:type="dcterms:W3CDTF">2013-05-05T14:33:00Z</dcterms:modified>
</cp:coreProperties>
</file>