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2E9">
        <w:rPr>
          <w:rFonts w:ascii="Comic Sans MS" w:hAnsi="Comic Sans MS" w:cs="Comic Sans MS"/>
          <w:b/>
          <w:bCs/>
          <w:color w:val="024595"/>
          <w:sz w:val="54"/>
          <w:szCs w:val="54"/>
        </w:rPr>
        <w:t>Průniky hranatých těles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4DDA" w:rsidRPr="00174DDA" w:rsidRDefault="002D625F" w:rsidP="00174DDA">
      <w:pPr>
        <w:rPr>
          <w:rFonts w:ascii="Comic Sans MS" w:hAnsi="Comic Sans MS" w:cs="Times New Roman"/>
          <w:color w:val="0070C0"/>
          <w:sz w:val="24"/>
          <w:szCs w:val="24"/>
        </w:rPr>
      </w:pPr>
      <w:r>
        <w:rPr>
          <w:rFonts w:ascii="Comic Sans MS" w:hAnsi="Comic Sans MS" w:cs="Times New Roman"/>
          <w:color w:val="0070C0"/>
          <w:sz w:val="54"/>
          <w:szCs w:val="54"/>
        </w:rPr>
        <w:lastRenderedPageBreak/>
        <w:t>Zadání</w:t>
      </w:r>
    </w:p>
    <w:p w:rsidR="00174DDA" w:rsidRDefault="00174DDA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2602EA" w:rsidRPr="002602EA" w:rsidRDefault="002D22E9" w:rsidP="00190A82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Sestrojte průnik </w:t>
      </w:r>
      <w:r w:rsidR="002602EA">
        <w:rPr>
          <w:rFonts w:cs="Arial"/>
          <w:sz w:val="24"/>
          <w:szCs w:val="24"/>
        </w:rPr>
        <w:t>dvou pravidelných čtyřbokých jehlanů</w:t>
      </w:r>
      <w:r w:rsidR="00190A82">
        <w:rPr>
          <w:rFonts w:cs="Arial"/>
          <w:sz w:val="24"/>
          <w:szCs w:val="24"/>
        </w:rPr>
        <w:t xml:space="preserve"> s podstavami v půdorysně. První jehlan s podstavou ABCD je d</w:t>
      </w:r>
      <w:r w:rsidR="00EE1BD8">
        <w:rPr>
          <w:rFonts w:cs="Arial"/>
          <w:sz w:val="24"/>
          <w:szCs w:val="24"/>
        </w:rPr>
        <w:t xml:space="preserve">án úhlopříčkou podstavy </w:t>
      </w:r>
      <w:r w:rsidR="00BE2D99">
        <w:rPr>
          <w:rFonts w:cs="Arial"/>
          <w:sz w:val="24"/>
          <w:szCs w:val="24"/>
        </w:rPr>
        <w:t>BD</w:t>
      </w:r>
      <w:r w:rsidR="00EE1BD8">
        <w:rPr>
          <w:rFonts w:cs="Arial"/>
          <w:sz w:val="24"/>
          <w:szCs w:val="24"/>
        </w:rPr>
        <w:t xml:space="preserve">, </w:t>
      </w:r>
      <w:r w:rsidR="00BE2D99">
        <w:rPr>
          <w:rFonts w:cs="Arial"/>
          <w:sz w:val="24"/>
          <w:szCs w:val="24"/>
        </w:rPr>
        <w:t>B</w:t>
      </w:r>
      <w:r w:rsidR="00EE1BD8">
        <w:rPr>
          <w:rFonts w:cs="Arial"/>
          <w:sz w:val="24"/>
          <w:szCs w:val="24"/>
        </w:rPr>
        <w:t xml:space="preserve"> [</w:t>
      </w:r>
      <w:r w:rsidR="00BE2D99">
        <w:rPr>
          <w:rFonts w:cs="Arial"/>
          <w:sz w:val="24"/>
          <w:szCs w:val="24"/>
        </w:rPr>
        <w:t>-5</w:t>
      </w:r>
      <w:r w:rsidR="00190A82">
        <w:rPr>
          <w:rFonts w:cs="Arial"/>
          <w:sz w:val="24"/>
          <w:szCs w:val="24"/>
        </w:rPr>
        <w:t xml:space="preserve">; </w:t>
      </w:r>
      <w:r w:rsidR="00BE2D99">
        <w:rPr>
          <w:rFonts w:cs="Arial"/>
          <w:sz w:val="24"/>
          <w:szCs w:val="24"/>
        </w:rPr>
        <w:t>4</w:t>
      </w:r>
      <w:r w:rsidR="00190A82">
        <w:rPr>
          <w:rFonts w:cs="Arial"/>
          <w:sz w:val="24"/>
          <w:szCs w:val="24"/>
        </w:rPr>
        <w:t xml:space="preserve">; 0], </w:t>
      </w:r>
      <w:r w:rsidR="00BE2D99">
        <w:rPr>
          <w:rFonts w:cs="Arial"/>
          <w:sz w:val="24"/>
          <w:szCs w:val="24"/>
        </w:rPr>
        <w:t>D</w:t>
      </w:r>
      <w:r w:rsidR="00190A82">
        <w:rPr>
          <w:rFonts w:cs="Arial"/>
          <w:sz w:val="24"/>
          <w:szCs w:val="24"/>
        </w:rPr>
        <w:t xml:space="preserve"> [</w:t>
      </w:r>
      <w:r w:rsidR="00BE2D99">
        <w:rPr>
          <w:rFonts w:cs="Arial"/>
          <w:sz w:val="24"/>
          <w:szCs w:val="24"/>
        </w:rPr>
        <w:t>5</w:t>
      </w:r>
      <w:r w:rsidR="00EE1BD8">
        <w:rPr>
          <w:rFonts w:cs="Arial"/>
          <w:sz w:val="24"/>
          <w:szCs w:val="24"/>
        </w:rPr>
        <w:t xml:space="preserve">; </w:t>
      </w:r>
      <w:r w:rsidR="00BE2D99">
        <w:rPr>
          <w:rFonts w:cs="Arial"/>
          <w:sz w:val="24"/>
          <w:szCs w:val="24"/>
        </w:rPr>
        <w:t>7</w:t>
      </w:r>
      <w:r w:rsidR="00190A82">
        <w:rPr>
          <w:rFonts w:cs="Arial"/>
          <w:sz w:val="24"/>
          <w:szCs w:val="24"/>
        </w:rPr>
        <w:t>; 0], a výškou v = 5 cm. Druhý jehlan má podstavu EFGH a výšku v´ = 10 cm, přičemž body E, F, G, H jsou středy hran podstavy prvního jehlanu.</w:t>
      </w:r>
    </w:p>
    <w:p w:rsidR="00AC77D2" w:rsidRPr="00CD2C38" w:rsidRDefault="00AC77D2" w:rsidP="00AC77D2">
      <w:pPr>
        <w:jc w:val="center"/>
        <w:rPr>
          <w:rFonts w:cs="Arial"/>
          <w:sz w:val="24"/>
          <w:szCs w:val="24"/>
        </w:rPr>
      </w:pPr>
    </w:p>
    <w:p w:rsidR="00D81873" w:rsidRDefault="00BE2D99" w:rsidP="00AC77D2">
      <w:pPr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4079433" cy="5283200"/>
            <wp:effectExtent l="19050" t="0" r="0" b="0"/>
            <wp:docPr id="2" name="Obrázek 1" descr="zadá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8637" cy="5282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1873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6E6" w:rsidRDefault="000316E6" w:rsidP="00CA6778">
      <w:pPr>
        <w:spacing w:before="0" w:after="0"/>
      </w:pPr>
      <w:r>
        <w:separator/>
      </w:r>
    </w:p>
  </w:endnote>
  <w:endnote w:type="continuationSeparator" w:id="1">
    <w:p w:rsidR="000316E6" w:rsidRDefault="000316E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912516">
      <w:rPr>
        <w:color w:val="808080" w:themeColor="background1" w:themeShade="80"/>
      </w:rPr>
      <w:t>Martina Jarolímková.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6E6" w:rsidRDefault="000316E6" w:rsidP="00CA6778">
      <w:pPr>
        <w:spacing w:before="0" w:after="0"/>
      </w:pPr>
      <w:r>
        <w:separator/>
      </w:r>
    </w:p>
  </w:footnote>
  <w:footnote w:type="continuationSeparator" w:id="1">
    <w:p w:rsidR="000316E6" w:rsidRDefault="000316E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B49E0"/>
    <w:multiLevelType w:val="hybridMultilevel"/>
    <w:tmpl w:val="C61825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912516"/>
    <w:rsid w:val="00022C37"/>
    <w:rsid w:val="000316E6"/>
    <w:rsid w:val="0004610B"/>
    <w:rsid w:val="00084AD2"/>
    <w:rsid w:val="00143123"/>
    <w:rsid w:val="00144872"/>
    <w:rsid w:val="0015164B"/>
    <w:rsid w:val="0017080B"/>
    <w:rsid w:val="00174DDA"/>
    <w:rsid w:val="001852ED"/>
    <w:rsid w:val="00190A82"/>
    <w:rsid w:val="001C530F"/>
    <w:rsid w:val="00207EE7"/>
    <w:rsid w:val="0023250F"/>
    <w:rsid w:val="00235DCF"/>
    <w:rsid w:val="00247D1D"/>
    <w:rsid w:val="00252D2D"/>
    <w:rsid w:val="002602EA"/>
    <w:rsid w:val="0026274A"/>
    <w:rsid w:val="00271214"/>
    <w:rsid w:val="00281EB3"/>
    <w:rsid w:val="002D22E9"/>
    <w:rsid w:val="002D625F"/>
    <w:rsid w:val="00310132"/>
    <w:rsid w:val="00375125"/>
    <w:rsid w:val="003C040B"/>
    <w:rsid w:val="003C5EFE"/>
    <w:rsid w:val="003D1D48"/>
    <w:rsid w:val="003E00F5"/>
    <w:rsid w:val="004109BC"/>
    <w:rsid w:val="00441154"/>
    <w:rsid w:val="004513CC"/>
    <w:rsid w:val="004B0AD8"/>
    <w:rsid w:val="004B6843"/>
    <w:rsid w:val="005011DC"/>
    <w:rsid w:val="005275D4"/>
    <w:rsid w:val="005D1E62"/>
    <w:rsid w:val="005D33AD"/>
    <w:rsid w:val="005D4579"/>
    <w:rsid w:val="006347FB"/>
    <w:rsid w:val="006515B1"/>
    <w:rsid w:val="006516F6"/>
    <w:rsid w:val="00666590"/>
    <w:rsid w:val="00684206"/>
    <w:rsid w:val="00715EC7"/>
    <w:rsid w:val="007269D6"/>
    <w:rsid w:val="00765E7C"/>
    <w:rsid w:val="007A7BD6"/>
    <w:rsid w:val="007D318E"/>
    <w:rsid w:val="008974E0"/>
    <w:rsid w:val="00912516"/>
    <w:rsid w:val="009474A9"/>
    <w:rsid w:val="00947E9C"/>
    <w:rsid w:val="00990417"/>
    <w:rsid w:val="0099043C"/>
    <w:rsid w:val="009913D1"/>
    <w:rsid w:val="009C77DA"/>
    <w:rsid w:val="00A34311"/>
    <w:rsid w:val="00AC77D2"/>
    <w:rsid w:val="00AF2D7C"/>
    <w:rsid w:val="00BD3844"/>
    <w:rsid w:val="00BD446E"/>
    <w:rsid w:val="00BE2D99"/>
    <w:rsid w:val="00C15280"/>
    <w:rsid w:val="00C52522"/>
    <w:rsid w:val="00C94278"/>
    <w:rsid w:val="00CA6778"/>
    <w:rsid w:val="00CA68AF"/>
    <w:rsid w:val="00CD2C38"/>
    <w:rsid w:val="00CF0565"/>
    <w:rsid w:val="00D1036C"/>
    <w:rsid w:val="00D1213E"/>
    <w:rsid w:val="00D40AAB"/>
    <w:rsid w:val="00D43CE3"/>
    <w:rsid w:val="00D76B6E"/>
    <w:rsid w:val="00D81873"/>
    <w:rsid w:val="00EA2ACB"/>
    <w:rsid w:val="00EE1BD8"/>
    <w:rsid w:val="00F23263"/>
    <w:rsid w:val="00F26480"/>
    <w:rsid w:val="00F90D78"/>
    <w:rsid w:val="00F9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74D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DD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2602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72</TotalTime>
  <Pages>2</Pages>
  <Words>49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Zbyněk</cp:lastModifiedBy>
  <cp:revision>4</cp:revision>
  <dcterms:created xsi:type="dcterms:W3CDTF">2013-06-17T20:00:00Z</dcterms:created>
  <dcterms:modified xsi:type="dcterms:W3CDTF">2013-06-17T21:15:00Z</dcterms:modified>
</cp:coreProperties>
</file>