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2E9">
        <w:rPr>
          <w:rFonts w:ascii="Comic Sans MS" w:hAnsi="Comic Sans MS" w:cs="Comic Sans MS"/>
          <w:b/>
          <w:bCs/>
          <w:color w:val="024595"/>
          <w:sz w:val="54"/>
          <w:szCs w:val="54"/>
        </w:rPr>
        <w:t>Průniky oblých a hranatých těles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4DDA" w:rsidRPr="00174DDA" w:rsidRDefault="002D625F" w:rsidP="00174DDA">
      <w:pPr>
        <w:rPr>
          <w:rFonts w:ascii="Comic Sans MS" w:hAnsi="Comic Sans MS" w:cs="Times New Roman"/>
          <w:color w:val="0070C0"/>
          <w:sz w:val="24"/>
          <w:szCs w:val="24"/>
        </w:rPr>
      </w:pPr>
      <w:r>
        <w:rPr>
          <w:rFonts w:ascii="Comic Sans MS" w:hAnsi="Comic Sans MS" w:cs="Times New Roman"/>
          <w:color w:val="0070C0"/>
          <w:sz w:val="54"/>
          <w:szCs w:val="54"/>
        </w:rPr>
        <w:lastRenderedPageBreak/>
        <w:t>Zadání</w:t>
      </w:r>
    </w:p>
    <w:p w:rsidR="00174DDA" w:rsidRDefault="00174DDA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2D22E9" w:rsidRDefault="002D22E9" w:rsidP="00AC77D2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Sestrojte průnik kužele a valbové střechy. Kužel je zadán středem podstavy </w:t>
      </w:r>
      <w:r w:rsidRPr="002D22E9">
        <w:rPr>
          <w:rFonts w:cs="Arial"/>
          <w:i/>
          <w:sz w:val="24"/>
          <w:szCs w:val="24"/>
        </w:rPr>
        <w:t>S</w:t>
      </w:r>
      <w:r>
        <w:rPr>
          <w:rFonts w:cs="Arial"/>
          <w:sz w:val="24"/>
          <w:szCs w:val="24"/>
        </w:rPr>
        <w:t xml:space="preserve"> [-4; 5; 0], poloměrem podstavy </w:t>
      </w:r>
      <w:r w:rsidRPr="002D22E9">
        <w:rPr>
          <w:rFonts w:cs="Arial"/>
          <w:i/>
          <w:sz w:val="24"/>
          <w:szCs w:val="24"/>
        </w:rPr>
        <w:t>r</w:t>
      </w:r>
      <w:r>
        <w:rPr>
          <w:rFonts w:cs="Arial"/>
          <w:sz w:val="24"/>
          <w:szCs w:val="24"/>
        </w:rPr>
        <w:t xml:space="preserve"> = 4 cm a výškou </w:t>
      </w:r>
      <w:r w:rsidRPr="002D22E9">
        <w:rPr>
          <w:rFonts w:cs="Arial"/>
          <w:i/>
          <w:sz w:val="24"/>
          <w:szCs w:val="24"/>
        </w:rPr>
        <w:t>v</w:t>
      </w:r>
      <w:r>
        <w:rPr>
          <w:rFonts w:cs="Arial"/>
          <w:sz w:val="24"/>
          <w:szCs w:val="24"/>
        </w:rPr>
        <w:t xml:space="preserve"> = 8 cm. Střecha má obdélníkový půdorys </w:t>
      </w:r>
      <w:r w:rsidRPr="002D22E9">
        <w:rPr>
          <w:rFonts w:cs="Arial"/>
          <w:i/>
          <w:sz w:val="24"/>
          <w:szCs w:val="24"/>
        </w:rPr>
        <w:t>ABCD</w:t>
      </w:r>
      <w:r>
        <w:rPr>
          <w:rFonts w:cs="Arial"/>
          <w:sz w:val="24"/>
          <w:szCs w:val="24"/>
        </w:rPr>
        <w:t xml:space="preserve">, </w:t>
      </w:r>
      <w:r w:rsidRPr="002D22E9">
        <w:rPr>
          <w:rFonts w:cs="Arial"/>
          <w:i/>
          <w:sz w:val="24"/>
          <w:szCs w:val="24"/>
        </w:rPr>
        <w:t>A</w:t>
      </w:r>
      <w:r>
        <w:rPr>
          <w:rFonts w:cs="Arial"/>
          <w:sz w:val="24"/>
          <w:szCs w:val="24"/>
        </w:rPr>
        <w:t xml:space="preserve"> [-6; 2; 0], </w:t>
      </w:r>
      <w:r w:rsidRPr="002D22E9">
        <w:rPr>
          <w:rFonts w:cs="Arial"/>
          <w:i/>
          <w:sz w:val="24"/>
          <w:szCs w:val="24"/>
        </w:rPr>
        <w:t>B</w:t>
      </w:r>
      <w:r>
        <w:rPr>
          <w:rFonts w:cs="Arial"/>
          <w:sz w:val="24"/>
          <w:szCs w:val="24"/>
        </w:rPr>
        <w:t xml:space="preserve"> [7; 2; 0], </w:t>
      </w:r>
      <w:r w:rsidRPr="002D22E9">
        <w:rPr>
          <w:rFonts w:cs="Arial"/>
          <w:i/>
          <w:sz w:val="24"/>
          <w:szCs w:val="24"/>
        </w:rPr>
        <w:t>C</w:t>
      </w:r>
      <w:r>
        <w:rPr>
          <w:rFonts w:cs="Arial"/>
          <w:sz w:val="24"/>
          <w:szCs w:val="24"/>
        </w:rPr>
        <w:t xml:space="preserve"> [7; 8; 0] a odchylka střešních rovin od půdorysny je 60°.</w:t>
      </w:r>
    </w:p>
    <w:p w:rsidR="002D22E9" w:rsidRDefault="002D22E9" w:rsidP="00AC77D2">
      <w:pPr>
        <w:rPr>
          <w:rFonts w:cs="Arial"/>
          <w:sz w:val="24"/>
          <w:szCs w:val="24"/>
        </w:rPr>
      </w:pPr>
    </w:p>
    <w:p w:rsidR="00AC77D2" w:rsidRDefault="00AC77D2" w:rsidP="00AC77D2">
      <w:pPr>
        <w:rPr>
          <w:rFonts w:cs="Arial"/>
          <w:sz w:val="24"/>
          <w:szCs w:val="24"/>
        </w:rPr>
      </w:pPr>
    </w:p>
    <w:p w:rsidR="00AC77D2" w:rsidRPr="00CD2C38" w:rsidRDefault="002D625F" w:rsidP="00AC77D2">
      <w:pPr>
        <w:jc w:val="center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5721350" cy="5168092"/>
            <wp:effectExtent l="19050" t="0" r="0" b="0"/>
            <wp:docPr id="1" name="Obrázek 0" descr="zadá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2142" cy="5168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873" w:rsidRDefault="00D81873" w:rsidP="00AC77D2">
      <w:pPr>
        <w:jc w:val="center"/>
        <w:rPr>
          <w:rFonts w:cs="Arial"/>
          <w:sz w:val="24"/>
          <w:szCs w:val="24"/>
        </w:rPr>
      </w:pPr>
    </w:p>
    <w:sectPr w:rsidR="00D81873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132" w:rsidRDefault="00310132" w:rsidP="00CA6778">
      <w:pPr>
        <w:spacing w:before="0" w:after="0"/>
      </w:pPr>
      <w:r>
        <w:separator/>
      </w:r>
    </w:p>
  </w:endnote>
  <w:endnote w:type="continuationSeparator" w:id="1">
    <w:p w:rsidR="00310132" w:rsidRDefault="0031013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912516">
      <w:rPr>
        <w:color w:val="808080" w:themeColor="background1" w:themeShade="80"/>
      </w:rPr>
      <w:t>Martina Jarolímková.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132" w:rsidRDefault="00310132" w:rsidP="00CA6778">
      <w:pPr>
        <w:spacing w:before="0" w:after="0"/>
      </w:pPr>
      <w:r>
        <w:separator/>
      </w:r>
    </w:p>
  </w:footnote>
  <w:footnote w:type="continuationSeparator" w:id="1">
    <w:p w:rsidR="00310132" w:rsidRDefault="00310132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912516"/>
    <w:rsid w:val="00022C37"/>
    <w:rsid w:val="0004610B"/>
    <w:rsid w:val="00084AD2"/>
    <w:rsid w:val="00143123"/>
    <w:rsid w:val="00144872"/>
    <w:rsid w:val="0015164B"/>
    <w:rsid w:val="0017080B"/>
    <w:rsid w:val="00174DDA"/>
    <w:rsid w:val="001852ED"/>
    <w:rsid w:val="001C530F"/>
    <w:rsid w:val="00207EE7"/>
    <w:rsid w:val="0023250F"/>
    <w:rsid w:val="00235DCF"/>
    <w:rsid w:val="00247D1D"/>
    <w:rsid w:val="00252D2D"/>
    <w:rsid w:val="0026274A"/>
    <w:rsid w:val="00271214"/>
    <w:rsid w:val="00281EB3"/>
    <w:rsid w:val="002D22E9"/>
    <w:rsid w:val="002D625F"/>
    <w:rsid w:val="00310132"/>
    <w:rsid w:val="00375125"/>
    <w:rsid w:val="003C040B"/>
    <w:rsid w:val="003D1D48"/>
    <w:rsid w:val="004109BC"/>
    <w:rsid w:val="00441154"/>
    <w:rsid w:val="004513CC"/>
    <w:rsid w:val="004B0AD8"/>
    <w:rsid w:val="004B6843"/>
    <w:rsid w:val="005011DC"/>
    <w:rsid w:val="005275D4"/>
    <w:rsid w:val="005D1E62"/>
    <w:rsid w:val="005D33AD"/>
    <w:rsid w:val="005D4579"/>
    <w:rsid w:val="006347FB"/>
    <w:rsid w:val="006515B1"/>
    <w:rsid w:val="006516F6"/>
    <w:rsid w:val="00666590"/>
    <w:rsid w:val="00684206"/>
    <w:rsid w:val="00715EC7"/>
    <w:rsid w:val="007269D6"/>
    <w:rsid w:val="00765E7C"/>
    <w:rsid w:val="007A7BD6"/>
    <w:rsid w:val="007D318E"/>
    <w:rsid w:val="008974E0"/>
    <w:rsid w:val="00912516"/>
    <w:rsid w:val="009474A9"/>
    <w:rsid w:val="00947E9C"/>
    <w:rsid w:val="00990417"/>
    <w:rsid w:val="0099043C"/>
    <w:rsid w:val="009913D1"/>
    <w:rsid w:val="009C77DA"/>
    <w:rsid w:val="00A34311"/>
    <w:rsid w:val="00AC77D2"/>
    <w:rsid w:val="00AF2D7C"/>
    <w:rsid w:val="00BD3844"/>
    <w:rsid w:val="00BD446E"/>
    <w:rsid w:val="00C15280"/>
    <w:rsid w:val="00C52522"/>
    <w:rsid w:val="00C94278"/>
    <w:rsid w:val="00CA6778"/>
    <w:rsid w:val="00CA68AF"/>
    <w:rsid w:val="00CD2C38"/>
    <w:rsid w:val="00CF0565"/>
    <w:rsid w:val="00D1036C"/>
    <w:rsid w:val="00D1213E"/>
    <w:rsid w:val="00D43CE3"/>
    <w:rsid w:val="00D76B6E"/>
    <w:rsid w:val="00D81873"/>
    <w:rsid w:val="00EA2ACB"/>
    <w:rsid w:val="00F23263"/>
    <w:rsid w:val="00F26480"/>
    <w:rsid w:val="00F90D78"/>
    <w:rsid w:val="00F9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74D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70</TotalTime>
  <Pages>2</Pages>
  <Words>44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Zbyněk</cp:lastModifiedBy>
  <cp:revision>5</cp:revision>
  <dcterms:created xsi:type="dcterms:W3CDTF">2013-06-12T19:32:00Z</dcterms:created>
  <dcterms:modified xsi:type="dcterms:W3CDTF">2013-06-12T21:12:00Z</dcterms:modified>
</cp:coreProperties>
</file>