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7ED0">
        <w:rPr>
          <w:rFonts w:ascii="Comic Sans MS" w:hAnsi="Comic Sans MS" w:cs="Comic Sans MS"/>
          <w:b/>
          <w:bCs/>
          <w:color w:val="024595"/>
          <w:sz w:val="54"/>
          <w:szCs w:val="54"/>
        </w:rPr>
        <w:t>Průsečíky přímky s tělesem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87F84" w:rsidRDefault="00087F84" w:rsidP="00087F84">
      <w:pPr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</w:t>
      </w:r>
      <w:r w:rsidRPr="00000EB0">
        <w:rPr>
          <w:rFonts w:ascii="Comic Sans MS" w:hAnsi="Comic Sans MS"/>
          <w:color w:val="0070C0"/>
          <w:sz w:val="54"/>
          <w:szCs w:val="54"/>
        </w:rPr>
        <w:t>ní</w:t>
      </w:r>
    </w:p>
    <w:p w:rsidR="00BF29CB" w:rsidRDefault="00BF29CB" w:rsidP="00087F84">
      <w:pPr>
        <w:rPr>
          <w:rFonts w:cs="Arial"/>
        </w:rPr>
      </w:pPr>
    </w:p>
    <w:p w:rsidR="00087F84" w:rsidRDefault="001B7ED0" w:rsidP="00087F84">
      <w:pPr>
        <w:rPr>
          <w:rFonts w:eastAsiaTheme="minorEastAsia"/>
        </w:rPr>
      </w:pPr>
      <w:r>
        <w:t>Určete průsečíky přímky p = PQ, P[ 7; 3; 0], Q[-5; 9; 4] s pravidelný</w:t>
      </w:r>
      <w:r w:rsidR="001B1D09">
        <w:t>m</w:t>
      </w:r>
      <w:r>
        <w:t xml:space="preserve"> čtyřbokým jehlanem s podstavou v půdorysně, danou vrcholy A [-4; 2; 0], C[4; 7; 0] a výškou v = 7cm.</w:t>
      </w:r>
    </w:p>
    <w:p w:rsidR="00A67197" w:rsidRDefault="00A67197" w:rsidP="00087F84">
      <w:pPr>
        <w:rPr>
          <w:rFonts w:eastAsiaTheme="minorEastAsia"/>
        </w:rPr>
      </w:pPr>
    </w:p>
    <w:p w:rsidR="00A67197" w:rsidRDefault="00EE6A41" w:rsidP="00EE6A41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inline distT="0" distB="0" distL="0" distR="0">
            <wp:extent cx="5295229" cy="5198533"/>
            <wp:effectExtent l="19050" t="0" r="671" b="0"/>
            <wp:docPr id="1" name="Obrázek 0" descr="zadán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dání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6348" cy="519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197" w:rsidRDefault="00A67197" w:rsidP="00087F84">
      <w:pPr>
        <w:rPr>
          <w:rFonts w:eastAsiaTheme="minorEastAsia"/>
        </w:rPr>
      </w:pPr>
    </w:p>
    <w:p w:rsidR="00A67197" w:rsidRDefault="00A67197" w:rsidP="00A67197">
      <w:pPr>
        <w:jc w:val="center"/>
      </w:pPr>
    </w:p>
    <w:sectPr w:rsidR="00A67197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78B" w:rsidRDefault="00D4178B" w:rsidP="00CA6778">
      <w:pPr>
        <w:spacing w:before="0" w:after="0"/>
      </w:pPr>
      <w:r>
        <w:separator/>
      </w:r>
    </w:p>
  </w:endnote>
  <w:endnote w:type="continuationSeparator" w:id="0">
    <w:p w:rsidR="00D4178B" w:rsidRDefault="00D4178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78B" w:rsidRDefault="00D4178B" w:rsidP="00CA6778">
      <w:pPr>
        <w:spacing w:before="0" w:after="0"/>
      </w:pPr>
      <w:r>
        <w:separator/>
      </w:r>
    </w:p>
  </w:footnote>
  <w:footnote w:type="continuationSeparator" w:id="0">
    <w:p w:rsidR="00D4178B" w:rsidRDefault="00D4178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434BE"/>
    <w:rsid w:val="00084AD2"/>
    <w:rsid w:val="00087F84"/>
    <w:rsid w:val="000B2B93"/>
    <w:rsid w:val="000C693B"/>
    <w:rsid w:val="000E0257"/>
    <w:rsid w:val="00145215"/>
    <w:rsid w:val="0015164B"/>
    <w:rsid w:val="0017080B"/>
    <w:rsid w:val="001B1D09"/>
    <w:rsid w:val="001B1DAD"/>
    <w:rsid w:val="001B7ED0"/>
    <w:rsid w:val="001E05A0"/>
    <w:rsid w:val="001E7E1A"/>
    <w:rsid w:val="00235DCF"/>
    <w:rsid w:val="00247D1D"/>
    <w:rsid w:val="00252D2D"/>
    <w:rsid w:val="0026301E"/>
    <w:rsid w:val="00265BEC"/>
    <w:rsid w:val="00275746"/>
    <w:rsid w:val="00281EB3"/>
    <w:rsid w:val="002D07C5"/>
    <w:rsid w:val="00375125"/>
    <w:rsid w:val="00375F78"/>
    <w:rsid w:val="003963ED"/>
    <w:rsid w:val="003B20F7"/>
    <w:rsid w:val="003C040B"/>
    <w:rsid w:val="003D1D48"/>
    <w:rsid w:val="003E5821"/>
    <w:rsid w:val="003F6354"/>
    <w:rsid w:val="00441154"/>
    <w:rsid w:val="004513CC"/>
    <w:rsid w:val="004B0AD8"/>
    <w:rsid w:val="004D0EFA"/>
    <w:rsid w:val="004F5816"/>
    <w:rsid w:val="00586956"/>
    <w:rsid w:val="005D4579"/>
    <w:rsid w:val="005D59D5"/>
    <w:rsid w:val="006347FB"/>
    <w:rsid w:val="006515B1"/>
    <w:rsid w:val="006516F6"/>
    <w:rsid w:val="00666590"/>
    <w:rsid w:val="00684206"/>
    <w:rsid w:val="006D7471"/>
    <w:rsid w:val="007269D6"/>
    <w:rsid w:val="00757EE1"/>
    <w:rsid w:val="00837111"/>
    <w:rsid w:val="008811BC"/>
    <w:rsid w:val="00947E9C"/>
    <w:rsid w:val="009768D3"/>
    <w:rsid w:val="009C77DA"/>
    <w:rsid w:val="00A67197"/>
    <w:rsid w:val="00A9604F"/>
    <w:rsid w:val="00AB0C5F"/>
    <w:rsid w:val="00BD287C"/>
    <w:rsid w:val="00BD446E"/>
    <w:rsid w:val="00BF29CB"/>
    <w:rsid w:val="00C03027"/>
    <w:rsid w:val="00C17D03"/>
    <w:rsid w:val="00CA4254"/>
    <w:rsid w:val="00CA6778"/>
    <w:rsid w:val="00CA68AF"/>
    <w:rsid w:val="00CC2DB1"/>
    <w:rsid w:val="00CE3730"/>
    <w:rsid w:val="00D4178B"/>
    <w:rsid w:val="00E0594A"/>
    <w:rsid w:val="00E14FC7"/>
    <w:rsid w:val="00E92B1F"/>
    <w:rsid w:val="00ED1FEC"/>
    <w:rsid w:val="00EE4A4A"/>
    <w:rsid w:val="00EE6A41"/>
    <w:rsid w:val="00F16070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92A06-A600-43BD-A81E-AD43B7FC9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2</Pages>
  <Words>31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5</cp:revision>
  <dcterms:created xsi:type="dcterms:W3CDTF">2013-05-06T17:58:00Z</dcterms:created>
  <dcterms:modified xsi:type="dcterms:W3CDTF">2013-05-29T19:10:00Z</dcterms:modified>
</cp:coreProperties>
</file>