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2C7">
        <w:rPr>
          <w:rFonts w:ascii="Comic Sans MS" w:hAnsi="Comic Sans MS" w:cs="Comic Sans MS"/>
          <w:b/>
          <w:bCs/>
          <w:color w:val="024595"/>
          <w:sz w:val="54"/>
          <w:szCs w:val="54"/>
        </w:rPr>
        <w:t>Řezy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086819" w:rsidRDefault="00086819" w:rsidP="00E8379F">
      <w:pPr>
        <w:rPr>
          <w:sz w:val="24"/>
          <w:szCs w:val="24"/>
        </w:rPr>
      </w:pPr>
    </w:p>
    <w:p w:rsidR="00E8379F" w:rsidRDefault="001A72C7" w:rsidP="00E8379F">
      <w:pPr>
        <w:rPr>
          <w:sz w:val="24"/>
          <w:szCs w:val="24"/>
        </w:rPr>
      </w:pPr>
      <w:r>
        <w:rPr>
          <w:sz w:val="24"/>
          <w:szCs w:val="24"/>
        </w:rPr>
        <w:t xml:space="preserve">Rovinou </w:t>
      </w:r>
      <w:r w:rsidR="00086819">
        <w:rPr>
          <w:rFonts w:ascii="Times New Roman" w:hAnsi="Times New Roman" w:cs="Times New Roman"/>
          <w:sz w:val="24"/>
          <w:szCs w:val="24"/>
        </w:rPr>
        <w:t>ρ</w:t>
      </w:r>
      <w:r w:rsidR="00086819">
        <w:rPr>
          <w:sz w:val="24"/>
          <w:szCs w:val="24"/>
        </w:rPr>
        <w:t xml:space="preserve"> (5; 7; 3) protněte</w:t>
      </w:r>
      <w:r>
        <w:rPr>
          <w:sz w:val="24"/>
          <w:szCs w:val="24"/>
        </w:rPr>
        <w:t xml:space="preserve"> pravideln</w:t>
      </w:r>
      <w:r w:rsidR="00086819">
        <w:rPr>
          <w:sz w:val="24"/>
          <w:szCs w:val="24"/>
        </w:rPr>
        <w:t xml:space="preserve">ý </w:t>
      </w:r>
      <w:r>
        <w:rPr>
          <w:sz w:val="24"/>
          <w:szCs w:val="24"/>
        </w:rPr>
        <w:t>t</w:t>
      </w:r>
      <w:r w:rsidR="00086819">
        <w:rPr>
          <w:sz w:val="24"/>
          <w:szCs w:val="24"/>
        </w:rPr>
        <w:t>roj</w:t>
      </w:r>
      <w:r>
        <w:rPr>
          <w:sz w:val="24"/>
          <w:szCs w:val="24"/>
        </w:rPr>
        <w:t>bok</w:t>
      </w:r>
      <w:r w:rsidR="00086819">
        <w:rPr>
          <w:sz w:val="24"/>
          <w:szCs w:val="24"/>
        </w:rPr>
        <w:t>ý</w:t>
      </w:r>
      <w:r>
        <w:rPr>
          <w:sz w:val="24"/>
          <w:szCs w:val="24"/>
        </w:rPr>
        <w:t xml:space="preserve"> jehlan s podstavou v půdorysně, jsou-li dány vrcholy podstavy A [-4; </w:t>
      </w:r>
      <w:r w:rsidR="00086819">
        <w:rPr>
          <w:sz w:val="24"/>
          <w:szCs w:val="24"/>
        </w:rPr>
        <w:t>1</w:t>
      </w:r>
      <w:r>
        <w:rPr>
          <w:sz w:val="24"/>
          <w:szCs w:val="24"/>
        </w:rPr>
        <w:t>; 0], C [</w:t>
      </w:r>
      <w:r w:rsidR="00086819">
        <w:rPr>
          <w:sz w:val="24"/>
          <w:szCs w:val="24"/>
        </w:rPr>
        <w:t>2</w:t>
      </w:r>
      <w:r>
        <w:rPr>
          <w:sz w:val="24"/>
          <w:szCs w:val="24"/>
        </w:rPr>
        <w:t xml:space="preserve">; </w:t>
      </w:r>
      <w:r w:rsidR="00086819">
        <w:rPr>
          <w:sz w:val="24"/>
          <w:szCs w:val="24"/>
        </w:rPr>
        <w:t>3</w:t>
      </w:r>
      <w:r>
        <w:rPr>
          <w:sz w:val="24"/>
          <w:szCs w:val="24"/>
        </w:rPr>
        <w:t xml:space="preserve">; 0] a výška </w:t>
      </w:r>
      <w:r w:rsidR="00403AD1">
        <w:rPr>
          <w:sz w:val="24"/>
          <w:szCs w:val="24"/>
        </w:rPr>
        <w:t xml:space="preserve">jehlanu </w:t>
      </w:r>
      <w:r>
        <w:rPr>
          <w:sz w:val="24"/>
          <w:szCs w:val="24"/>
        </w:rPr>
        <w:t xml:space="preserve">v = </w:t>
      </w:r>
      <w:r w:rsidR="00086819">
        <w:rPr>
          <w:sz w:val="24"/>
          <w:szCs w:val="24"/>
        </w:rPr>
        <w:t>6</w:t>
      </w:r>
      <w:r>
        <w:rPr>
          <w:sz w:val="24"/>
          <w:szCs w:val="24"/>
        </w:rPr>
        <w:t xml:space="preserve"> cm.</w:t>
      </w:r>
    </w:p>
    <w:p w:rsidR="00403AD1" w:rsidRDefault="00403AD1" w:rsidP="00403AD1">
      <w:pPr>
        <w:jc w:val="right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1C2078" w:rsidRDefault="00403AD1" w:rsidP="00403AD1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492104" cy="3937000"/>
            <wp:effectExtent l="19050" t="0" r="3696" b="0"/>
            <wp:docPr id="2" name="Obrázek 1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2726" cy="393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403AD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403AD1">
      <w:pPr>
        <w:jc w:val="center"/>
        <w:rPr>
          <w:sz w:val="24"/>
          <w:szCs w:val="24"/>
        </w:rPr>
      </w:pPr>
    </w:p>
    <w:sectPr w:rsidR="008A7A9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A89" w:rsidRDefault="00E42A89" w:rsidP="00CA6778">
      <w:pPr>
        <w:spacing w:before="0" w:after="0"/>
      </w:pPr>
      <w:r>
        <w:separator/>
      </w:r>
    </w:p>
  </w:endnote>
  <w:endnote w:type="continuationSeparator" w:id="1">
    <w:p w:rsidR="00E42A89" w:rsidRDefault="00E42A8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A89" w:rsidRDefault="00E42A89" w:rsidP="00CA6778">
      <w:pPr>
        <w:spacing w:before="0" w:after="0"/>
      </w:pPr>
      <w:r>
        <w:separator/>
      </w:r>
    </w:p>
  </w:footnote>
  <w:footnote w:type="continuationSeparator" w:id="1">
    <w:p w:rsidR="00E42A89" w:rsidRDefault="00E42A8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F16070"/>
    <w:rsid w:val="00084AD2"/>
    <w:rsid w:val="00086819"/>
    <w:rsid w:val="00087F84"/>
    <w:rsid w:val="000B2B93"/>
    <w:rsid w:val="000B51C4"/>
    <w:rsid w:val="000C217E"/>
    <w:rsid w:val="000C5048"/>
    <w:rsid w:val="000C693B"/>
    <w:rsid w:val="00107C6C"/>
    <w:rsid w:val="00145215"/>
    <w:rsid w:val="0015164B"/>
    <w:rsid w:val="0017080B"/>
    <w:rsid w:val="001A72C7"/>
    <w:rsid w:val="001B1DAD"/>
    <w:rsid w:val="001C2078"/>
    <w:rsid w:val="001E7E1A"/>
    <w:rsid w:val="00222BD3"/>
    <w:rsid w:val="00235DCF"/>
    <w:rsid w:val="00247D1D"/>
    <w:rsid w:val="00252D2D"/>
    <w:rsid w:val="0026301E"/>
    <w:rsid w:val="00265BEC"/>
    <w:rsid w:val="00275746"/>
    <w:rsid w:val="00281EB3"/>
    <w:rsid w:val="002C4029"/>
    <w:rsid w:val="002C6322"/>
    <w:rsid w:val="002D07C5"/>
    <w:rsid w:val="002D72D4"/>
    <w:rsid w:val="00372F3A"/>
    <w:rsid w:val="00375125"/>
    <w:rsid w:val="003963ED"/>
    <w:rsid w:val="003C040B"/>
    <w:rsid w:val="003D1D48"/>
    <w:rsid w:val="003D2F54"/>
    <w:rsid w:val="003E5821"/>
    <w:rsid w:val="003F6354"/>
    <w:rsid w:val="00403AD1"/>
    <w:rsid w:val="004121B8"/>
    <w:rsid w:val="00441154"/>
    <w:rsid w:val="004513CC"/>
    <w:rsid w:val="00457798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13B56"/>
    <w:rsid w:val="00837111"/>
    <w:rsid w:val="008811BC"/>
    <w:rsid w:val="008A7A91"/>
    <w:rsid w:val="00947E9C"/>
    <w:rsid w:val="009768D3"/>
    <w:rsid w:val="009C77DA"/>
    <w:rsid w:val="00A9604F"/>
    <w:rsid w:val="00AB0C5F"/>
    <w:rsid w:val="00BD287C"/>
    <w:rsid w:val="00BD446E"/>
    <w:rsid w:val="00BD7AB7"/>
    <w:rsid w:val="00BF16AB"/>
    <w:rsid w:val="00BF29CB"/>
    <w:rsid w:val="00C03027"/>
    <w:rsid w:val="00CA4254"/>
    <w:rsid w:val="00CA6778"/>
    <w:rsid w:val="00CA68AF"/>
    <w:rsid w:val="00CC2DB1"/>
    <w:rsid w:val="00CE3730"/>
    <w:rsid w:val="00E0594A"/>
    <w:rsid w:val="00E300DB"/>
    <w:rsid w:val="00E42A89"/>
    <w:rsid w:val="00E8379F"/>
    <w:rsid w:val="00ED1FEC"/>
    <w:rsid w:val="00F16070"/>
    <w:rsid w:val="00F23263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A7D19-1A12-4232-B0AA-10D002EF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2</Pages>
  <Words>29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4</cp:revision>
  <dcterms:created xsi:type="dcterms:W3CDTF">2013-04-28T17:04:00Z</dcterms:created>
  <dcterms:modified xsi:type="dcterms:W3CDTF">2013-04-30T19:16:00Z</dcterms:modified>
</cp:coreProperties>
</file>