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AB4">
        <w:rPr>
          <w:rFonts w:ascii="Comic Sans MS" w:hAnsi="Comic Sans MS" w:cs="Comic Sans MS"/>
          <w:b/>
          <w:bCs/>
          <w:color w:val="024595"/>
          <w:sz w:val="54"/>
          <w:szCs w:val="54"/>
        </w:rPr>
        <w:t>Střechy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253CE2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BF29CB" w:rsidRDefault="00BF29CB" w:rsidP="00087F84">
      <w:pPr>
        <w:rPr>
          <w:rFonts w:cs="Arial"/>
        </w:rPr>
      </w:pPr>
    </w:p>
    <w:p w:rsidR="003369C7" w:rsidRDefault="003369C7" w:rsidP="003369C7">
      <w:pPr>
        <w:rPr>
          <w:sz w:val="24"/>
          <w:szCs w:val="24"/>
        </w:rPr>
      </w:pPr>
      <w:r>
        <w:rPr>
          <w:sz w:val="24"/>
          <w:szCs w:val="24"/>
        </w:rPr>
        <w:t xml:space="preserve">Sestrojte půdorysy střech s volnými okapy </w:t>
      </w:r>
      <w:r w:rsidR="007965C9">
        <w:rPr>
          <w:sz w:val="24"/>
          <w:szCs w:val="24"/>
        </w:rPr>
        <w:t xml:space="preserve">(valbové střechy) </w:t>
      </w:r>
      <w:r>
        <w:rPr>
          <w:sz w:val="24"/>
          <w:szCs w:val="24"/>
        </w:rPr>
        <w:t>nad danými půdorysy.</w:t>
      </w:r>
      <w:r w:rsidR="005915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 obrázku </w:t>
      </w:r>
      <w:r w:rsidR="00E8317C">
        <w:rPr>
          <w:sz w:val="24"/>
          <w:szCs w:val="24"/>
        </w:rPr>
        <w:t xml:space="preserve">očíslujte střešní roviny a výsledné průsečnice těchto rovin a </w:t>
      </w:r>
      <w:r>
        <w:rPr>
          <w:sz w:val="24"/>
          <w:szCs w:val="24"/>
        </w:rPr>
        <w:t>vyznač</w:t>
      </w:r>
      <w:r w:rsidR="00E8317C">
        <w:rPr>
          <w:sz w:val="24"/>
          <w:szCs w:val="24"/>
        </w:rPr>
        <w:t>te šipkami směr odtékající vody.</w:t>
      </w:r>
    </w:p>
    <w:p w:rsidR="00E8317C" w:rsidRDefault="00E8317C" w:rsidP="003369C7">
      <w:pPr>
        <w:rPr>
          <w:sz w:val="24"/>
          <w:szCs w:val="24"/>
        </w:rPr>
      </w:pPr>
    </w:p>
    <w:p w:rsidR="00E8317C" w:rsidRDefault="00E8317C" w:rsidP="003369C7">
      <w:pPr>
        <w:rPr>
          <w:sz w:val="24"/>
          <w:szCs w:val="24"/>
        </w:rPr>
      </w:pPr>
      <w:r>
        <w:rPr>
          <w:sz w:val="24"/>
          <w:szCs w:val="24"/>
        </w:rPr>
        <w:t>Příklad č. 1</w:t>
      </w:r>
    </w:p>
    <w:p w:rsidR="006702A1" w:rsidRDefault="006702A1" w:rsidP="00E8317C">
      <w:pPr>
        <w:jc w:val="center"/>
      </w:pPr>
      <w:r>
        <w:rPr>
          <w:noProof/>
          <w:lang w:eastAsia="cs-CZ"/>
        </w:rPr>
        <w:drawing>
          <wp:inline distT="0" distB="0" distL="0" distR="0">
            <wp:extent cx="3778250" cy="3584373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0" cy="3584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2A1" w:rsidRDefault="006702A1" w:rsidP="00087F84"/>
    <w:p w:rsidR="006702A1" w:rsidRDefault="00E8317C" w:rsidP="00087F84">
      <w:r>
        <w:t>Popis konstrukce:</w:t>
      </w:r>
    </w:p>
    <w:p w:rsidR="00E8317C" w:rsidRDefault="00E8317C" w:rsidP="00087F84">
      <w:r>
        <w:t>Postupně očíslujeme stopy všech rovin a vytvoříme jejich průsečnice podle pravidel:</w:t>
      </w:r>
    </w:p>
    <w:p w:rsidR="00E8317C" w:rsidRDefault="00E8317C" w:rsidP="00E8317C">
      <w:pPr>
        <w:pStyle w:val="Odstavecseseznamem"/>
        <w:numPr>
          <w:ilvl w:val="0"/>
          <w:numId w:val="5"/>
        </w:numPr>
      </w:pPr>
      <w:r>
        <w:t>Půdorys průsečnice rovin stejného spádu s různoběžnými stopami je osou úhlu stop těchto rovin.</w:t>
      </w:r>
    </w:p>
    <w:p w:rsidR="00E8317C" w:rsidRDefault="00E8317C" w:rsidP="00E8317C">
      <w:pPr>
        <w:pStyle w:val="Odstavecseseznamem"/>
        <w:numPr>
          <w:ilvl w:val="0"/>
          <w:numId w:val="5"/>
        </w:numPr>
      </w:pPr>
      <w:r>
        <w:t>Půdorys průsečnice rovin stejného spádu s rovnoběžnými stopami je osou pásu stop těchto rovin.</w:t>
      </w:r>
    </w:p>
    <w:p w:rsidR="00E8317C" w:rsidRDefault="00E8317C" w:rsidP="00756CF2">
      <w:r>
        <w:t>Některé stopy musíme protáhnout, abychom vytvořili danou průsečnici</w:t>
      </w:r>
      <w:r w:rsidR="00756CF2">
        <w:t xml:space="preserve">. To platí např. pro </w:t>
      </w:r>
      <w:r>
        <w:t xml:space="preserve">stopy rovin 1 a 4 </w:t>
      </w:r>
      <w:r w:rsidR="00756CF2">
        <w:t>k</w:t>
      </w:r>
      <w:r>
        <w:t xml:space="preserve"> určení průsečnice 1/4</w:t>
      </w:r>
      <w:r w:rsidR="00756CF2">
        <w:t xml:space="preserve"> a pro</w:t>
      </w:r>
      <w:r w:rsidR="00202D50">
        <w:t xml:space="preserve"> </w:t>
      </w:r>
      <w:r>
        <w:t xml:space="preserve">stopy rovin 4 a 7 </w:t>
      </w:r>
      <w:r w:rsidR="00756CF2">
        <w:t>k</w:t>
      </w:r>
      <w:r>
        <w:t xml:space="preserve"> určení průsečnice 4/7</w:t>
      </w:r>
      <w:r w:rsidR="00756CF2">
        <w:t>.</w:t>
      </w:r>
    </w:p>
    <w:p w:rsidR="00E8317C" w:rsidRDefault="00E8317C" w:rsidP="00756CF2">
      <w:r>
        <w:t xml:space="preserve">Postupně navazujeme jednu průsečnici na druhou a uzavíráme střešní roviny s daným číslem. </w:t>
      </w:r>
    </w:p>
    <w:p w:rsidR="00202D50" w:rsidRDefault="00202D50" w:rsidP="00756CF2">
      <w:r>
        <w:t xml:space="preserve">Kolmo ke stopě roviny zakreslíme šipky, které určují, kterým směrem smí odtékat voda. </w:t>
      </w:r>
    </w:p>
    <w:p w:rsidR="006702A1" w:rsidRDefault="005915F0" w:rsidP="00087F84">
      <w:r>
        <w:lastRenderedPageBreak/>
        <w:t>Příklad č. 2</w:t>
      </w:r>
    </w:p>
    <w:p w:rsidR="006702A1" w:rsidRDefault="00445C6D" w:rsidP="005915F0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028871" cy="2713567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161" cy="2714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5F0" w:rsidRDefault="005915F0" w:rsidP="005915F0">
      <w:pPr>
        <w:jc w:val="center"/>
      </w:pPr>
    </w:p>
    <w:p w:rsidR="00202D50" w:rsidRDefault="00202D50" w:rsidP="005915F0"/>
    <w:p w:rsidR="005915F0" w:rsidRDefault="005915F0" w:rsidP="005915F0">
      <w:r>
        <w:t>Popis konstrukce:</w:t>
      </w:r>
    </w:p>
    <w:p w:rsidR="005915F0" w:rsidRDefault="005915F0" w:rsidP="005915F0">
      <w:r>
        <w:t>Postupně očíslujeme stopy všech rovin a vytvoříme jejich průsečnice podle pravidel:</w:t>
      </w:r>
    </w:p>
    <w:p w:rsidR="005915F0" w:rsidRDefault="005915F0" w:rsidP="005915F0">
      <w:pPr>
        <w:pStyle w:val="Odstavecseseznamem"/>
        <w:numPr>
          <w:ilvl w:val="0"/>
          <w:numId w:val="6"/>
        </w:numPr>
      </w:pPr>
      <w:r>
        <w:t>Půdorys průsečnice rovin stejného spádu s různoběžnými stopami je osou úhlu stop těchto rovin.</w:t>
      </w:r>
    </w:p>
    <w:p w:rsidR="005915F0" w:rsidRDefault="005915F0" w:rsidP="005915F0">
      <w:pPr>
        <w:pStyle w:val="Odstavecseseznamem"/>
        <w:numPr>
          <w:ilvl w:val="0"/>
          <w:numId w:val="6"/>
        </w:numPr>
      </w:pPr>
      <w:r>
        <w:t>Půdorys průsečnice rovin stejného spádu s rovnoběžnými stopami je osou pásu stop těchto rovin.</w:t>
      </w:r>
    </w:p>
    <w:p w:rsidR="005915F0" w:rsidRDefault="007965C9" w:rsidP="005915F0">
      <w:r>
        <w:t xml:space="preserve">Práce jednodušší v tom, že střecha se skládá z obdélníků a půlíme pravé úhly a vytváříme osy pásů. Snažíme se volit co největší obdélníky, které lze vepsat do příslušného půdorysu. </w:t>
      </w:r>
      <w:r w:rsidR="005915F0">
        <w:t>Postupně navazujeme jednu průsečnici na druhou a uzavíráme střešní roviny s daným číslem.</w:t>
      </w:r>
      <w:r w:rsidR="00756CF2" w:rsidRPr="00756CF2">
        <w:t xml:space="preserve"> </w:t>
      </w:r>
      <w:r w:rsidR="00756CF2">
        <w:t>Kolmo ke</w:t>
      </w:r>
      <w:r w:rsidR="00B24B37">
        <w:t> </w:t>
      </w:r>
      <w:r w:rsidR="00756CF2">
        <w:t>stopě roviny zakreslíme šipky, které určují, kterým směrem smí odtékat voda.</w:t>
      </w:r>
      <w:r w:rsidR="00202D50">
        <w:t xml:space="preserve"> </w:t>
      </w:r>
    </w:p>
    <w:sectPr w:rsidR="005915F0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3BB" w:rsidRDefault="006D33BB" w:rsidP="00CA6778">
      <w:pPr>
        <w:spacing w:before="0" w:after="0"/>
      </w:pPr>
      <w:r>
        <w:separator/>
      </w:r>
    </w:p>
  </w:endnote>
  <w:endnote w:type="continuationSeparator" w:id="0">
    <w:p w:rsidR="006D33BB" w:rsidRDefault="006D33B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3BB" w:rsidRDefault="006D33BB" w:rsidP="00CA6778">
      <w:pPr>
        <w:spacing w:before="0" w:after="0"/>
      </w:pPr>
      <w:r>
        <w:separator/>
      </w:r>
    </w:p>
  </w:footnote>
  <w:footnote w:type="continuationSeparator" w:id="0">
    <w:p w:rsidR="006D33BB" w:rsidRDefault="006D33B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32092"/>
    <w:multiLevelType w:val="hybridMultilevel"/>
    <w:tmpl w:val="F09062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A16A8"/>
    <w:multiLevelType w:val="hybridMultilevel"/>
    <w:tmpl w:val="F09062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F7E12"/>
    <w:multiLevelType w:val="hybridMultilevel"/>
    <w:tmpl w:val="9EE2BB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36348"/>
    <w:multiLevelType w:val="hybridMultilevel"/>
    <w:tmpl w:val="EB62B3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253C2"/>
    <w:rsid w:val="00084AD2"/>
    <w:rsid w:val="00087F84"/>
    <w:rsid w:val="000B2B93"/>
    <w:rsid w:val="000C693B"/>
    <w:rsid w:val="00145215"/>
    <w:rsid w:val="0015164B"/>
    <w:rsid w:val="0017080B"/>
    <w:rsid w:val="001B1DAD"/>
    <w:rsid w:val="001E7E1A"/>
    <w:rsid w:val="00202D50"/>
    <w:rsid w:val="00235DCF"/>
    <w:rsid w:val="00247D1D"/>
    <w:rsid w:val="00252D2D"/>
    <w:rsid w:val="00253CE2"/>
    <w:rsid w:val="0026301E"/>
    <w:rsid w:val="00265BEC"/>
    <w:rsid w:val="00275746"/>
    <w:rsid w:val="00281EB3"/>
    <w:rsid w:val="002D07C5"/>
    <w:rsid w:val="002D4EEE"/>
    <w:rsid w:val="003369C7"/>
    <w:rsid w:val="00375125"/>
    <w:rsid w:val="003963ED"/>
    <w:rsid w:val="003C040B"/>
    <w:rsid w:val="003D1D48"/>
    <w:rsid w:val="003E5821"/>
    <w:rsid w:val="003F6354"/>
    <w:rsid w:val="00441154"/>
    <w:rsid w:val="00445C6D"/>
    <w:rsid w:val="004513CC"/>
    <w:rsid w:val="00451D84"/>
    <w:rsid w:val="004B0AD8"/>
    <w:rsid w:val="004D0EFA"/>
    <w:rsid w:val="004E6E76"/>
    <w:rsid w:val="004F5816"/>
    <w:rsid w:val="00586956"/>
    <w:rsid w:val="005915F0"/>
    <w:rsid w:val="005D4579"/>
    <w:rsid w:val="005D59D5"/>
    <w:rsid w:val="006347FB"/>
    <w:rsid w:val="006515B1"/>
    <w:rsid w:val="006516F6"/>
    <w:rsid w:val="00666590"/>
    <w:rsid w:val="006702A1"/>
    <w:rsid w:val="00684206"/>
    <w:rsid w:val="006D33BB"/>
    <w:rsid w:val="007269D6"/>
    <w:rsid w:val="00754277"/>
    <w:rsid w:val="00756CF2"/>
    <w:rsid w:val="00757EE1"/>
    <w:rsid w:val="007761E8"/>
    <w:rsid w:val="007965C9"/>
    <w:rsid w:val="007A24C8"/>
    <w:rsid w:val="007A7F87"/>
    <w:rsid w:val="007B1B4E"/>
    <w:rsid w:val="008059BF"/>
    <w:rsid w:val="00837111"/>
    <w:rsid w:val="00873B54"/>
    <w:rsid w:val="008811BC"/>
    <w:rsid w:val="008B4639"/>
    <w:rsid w:val="008E18F0"/>
    <w:rsid w:val="009467E3"/>
    <w:rsid w:val="00947E9C"/>
    <w:rsid w:val="009768D3"/>
    <w:rsid w:val="0099150A"/>
    <w:rsid w:val="009C77DA"/>
    <w:rsid w:val="009E4633"/>
    <w:rsid w:val="00A9604F"/>
    <w:rsid w:val="00AB0C5F"/>
    <w:rsid w:val="00AC3B3A"/>
    <w:rsid w:val="00AD7886"/>
    <w:rsid w:val="00B0689C"/>
    <w:rsid w:val="00B24B37"/>
    <w:rsid w:val="00BD287C"/>
    <w:rsid w:val="00BD446E"/>
    <w:rsid w:val="00BF29CB"/>
    <w:rsid w:val="00C03027"/>
    <w:rsid w:val="00C5488E"/>
    <w:rsid w:val="00CA4254"/>
    <w:rsid w:val="00CA6778"/>
    <w:rsid w:val="00CA68AF"/>
    <w:rsid w:val="00CC2DB1"/>
    <w:rsid w:val="00CE3730"/>
    <w:rsid w:val="00D203D4"/>
    <w:rsid w:val="00D60AB4"/>
    <w:rsid w:val="00E0594A"/>
    <w:rsid w:val="00E8317C"/>
    <w:rsid w:val="00EC432F"/>
    <w:rsid w:val="00ED1FEC"/>
    <w:rsid w:val="00F16070"/>
    <w:rsid w:val="00F174C0"/>
    <w:rsid w:val="00F23263"/>
    <w:rsid w:val="00F83059"/>
    <w:rsid w:val="00F85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35B42-FEE7-4BD2-B354-C65D138CD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90</TotalTime>
  <Pages>1</Pages>
  <Words>223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12</cp:revision>
  <cp:lastPrinted>2013-02-27T19:04:00Z</cp:lastPrinted>
  <dcterms:created xsi:type="dcterms:W3CDTF">2013-02-26T12:20:00Z</dcterms:created>
  <dcterms:modified xsi:type="dcterms:W3CDTF">2013-02-27T19:04:00Z</dcterms:modified>
</cp:coreProperties>
</file>