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379F">
        <w:rPr>
          <w:rFonts w:ascii="Comic Sans MS" w:hAnsi="Comic Sans MS" w:cs="Comic Sans MS"/>
          <w:b/>
          <w:bCs/>
          <w:color w:val="024595"/>
          <w:sz w:val="54"/>
          <w:szCs w:val="54"/>
        </w:rPr>
        <w:t>Střechy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87F84" w:rsidRDefault="00087F84" w:rsidP="00087F84">
      <w:pPr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Zadá</w:t>
      </w:r>
      <w:r w:rsidRPr="00000EB0">
        <w:rPr>
          <w:rFonts w:ascii="Comic Sans MS" w:hAnsi="Comic Sans MS"/>
          <w:color w:val="0070C0"/>
          <w:sz w:val="54"/>
          <w:szCs w:val="54"/>
        </w:rPr>
        <w:t>ní</w:t>
      </w:r>
    </w:p>
    <w:p w:rsidR="00E8379F" w:rsidRDefault="00E8379F" w:rsidP="00E8379F">
      <w:pPr>
        <w:rPr>
          <w:sz w:val="24"/>
          <w:szCs w:val="24"/>
        </w:rPr>
      </w:pPr>
    </w:p>
    <w:p w:rsidR="00FD0E2D" w:rsidRDefault="00FD0E2D" w:rsidP="00E8379F">
      <w:pPr>
        <w:rPr>
          <w:sz w:val="24"/>
          <w:szCs w:val="24"/>
        </w:rPr>
      </w:pPr>
    </w:p>
    <w:p w:rsidR="008A7A91" w:rsidRDefault="008A7A91" w:rsidP="008A7A91">
      <w:pPr>
        <w:rPr>
          <w:sz w:val="24"/>
          <w:szCs w:val="24"/>
        </w:rPr>
      </w:pPr>
      <w:r>
        <w:rPr>
          <w:sz w:val="24"/>
          <w:szCs w:val="24"/>
        </w:rPr>
        <w:t>Sestrojte půdorysy střech s volnými okapy (valbové střechy) nad danými půdorysy. V obrázku očíslujte střešní roviny a výsledné průsečnice těchto rovin a vyznačte šipkami směr odtékající vody.</w:t>
      </w:r>
    </w:p>
    <w:p w:rsidR="00FD0E2D" w:rsidRDefault="00FD0E2D" w:rsidP="00E8379F">
      <w:pPr>
        <w:rPr>
          <w:sz w:val="24"/>
          <w:szCs w:val="24"/>
        </w:rPr>
      </w:pPr>
    </w:p>
    <w:p w:rsidR="002D72D4" w:rsidRDefault="002D72D4" w:rsidP="00222BD3">
      <w:pPr>
        <w:rPr>
          <w:sz w:val="24"/>
          <w:szCs w:val="24"/>
        </w:rPr>
      </w:pPr>
    </w:p>
    <w:p w:rsidR="008A7A91" w:rsidRDefault="008A7A91" w:rsidP="00222BD3">
      <w:pPr>
        <w:rPr>
          <w:sz w:val="24"/>
          <w:szCs w:val="24"/>
        </w:rPr>
      </w:pPr>
      <w:r>
        <w:rPr>
          <w:sz w:val="24"/>
          <w:szCs w:val="24"/>
        </w:rPr>
        <w:t>Příklad č. 1</w:t>
      </w:r>
    </w:p>
    <w:p w:rsidR="002D72D4" w:rsidRDefault="002D72D4" w:rsidP="00222BD3">
      <w:pPr>
        <w:rPr>
          <w:sz w:val="24"/>
          <w:szCs w:val="24"/>
        </w:rPr>
      </w:pPr>
    </w:p>
    <w:p w:rsidR="001C2078" w:rsidRDefault="008A7A91" w:rsidP="002D72D4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inline distT="0" distB="0" distL="0" distR="0">
            <wp:extent cx="3655483" cy="3309023"/>
            <wp:effectExtent l="19050" t="0" r="2117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622" cy="3310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A91" w:rsidRDefault="008A7A91" w:rsidP="002D72D4">
      <w:pPr>
        <w:jc w:val="center"/>
        <w:rPr>
          <w:sz w:val="24"/>
          <w:szCs w:val="24"/>
        </w:rPr>
      </w:pPr>
    </w:p>
    <w:p w:rsidR="008A7A91" w:rsidRDefault="008A7A91" w:rsidP="002D72D4">
      <w:pPr>
        <w:jc w:val="center"/>
        <w:rPr>
          <w:sz w:val="24"/>
          <w:szCs w:val="24"/>
        </w:rPr>
      </w:pPr>
    </w:p>
    <w:p w:rsidR="008A7A91" w:rsidRDefault="008A7A91" w:rsidP="002D72D4">
      <w:pPr>
        <w:jc w:val="center"/>
        <w:rPr>
          <w:sz w:val="24"/>
          <w:szCs w:val="24"/>
        </w:rPr>
      </w:pPr>
    </w:p>
    <w:p w:rsidR="008A7A91" w:rsidRDefault="008A7A91" w:rsidP="008A7A91">
      <w:pPr>
        <w:rPr>
          <w:sz w:val="24"/>
          <w:szCs w:val="24"/>
        </w:rPr>
      </w:pPr>
    </w:p>
    <w:p w:rsidR="008A7A91" w:rsidRDefault="008A7A91" w:rsidP="008A7A91">
      <w:pPr>
        <w:rPr>
          <w:sz w:val="24"/>
          <w:szCs w:val="24"/>
        </w:rPr>
      </w:pPr>
    </w:p>
    <w:p w:rsidR="008A7A91" w:rsidRDefault="008A7A91" w:rsidP="008A7A91">
      <w:pPr>
        <w:rPr>
          <w:sz w:val="24"/>
          <w:szCs w:val="24"/>
        </w:rPr>
      </w:pPr>
    </w:p>
    <w:p w:rsidR="008A7A91" w:rsidRDefault="008A7A91" w:rsidP="008A7A91">
      <w:pPr>
        <w:rPr>
          <w:sz w:val="24"/>
          <w:szCs w:val="24"/>
        </w:rPr>
      </w:pPr>
    </w:p>
    <w:p w:rsidR="008A7A91" w:rsidRDefault="008A7A91" w:rsidP="008A7A91">
      <w:pPr>
        <w:rPr>
          <w:sz w:val="24"/>
          <w:szCs w:val="24"/>
        </w:rPr>
      </w:pPr>
    </w:p>
    <w:p w:rsidR="008A7A91" w:rsidRDefault="008A7A91" w:rsidP="008A7A91">
      <w:pPr>
        <w:rPr>
          <w:sz w:val="24"/>
          <w:szCs w:val="24"/>
        </w:rPr>
      </w:pPr>
      <w:r>
        <w:rPr>
          <w:sz w:val="24"/>
          <w:szCs w:val="24"/>
        </w:rPr>
        <w:t>Příklad č. 2</w:t>
      </w:r>
    </w:p>
    <w:p w:rsidR="008A7A91" w:rsidRDefault="008A7A91" w:rsidP="002D72D4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inline distT="0" distB="0" distL="0" distR="0">
            <wp:extent cx="3879850" cy="2826205"/>
            <wp:effectExtent l="19050" t="0" r="6350" b="0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0043" cy="282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7A91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242" w:rsidRDefault="004D4242" w:rsidP="00CA6778">
      <w:pPr>
        <w:spacing w:before="0" w:after="0"/>
      </w:pPr>
      <w:r>
        <w:separator/>
      </w:r>
    </w:p>
  </w:endnote>
  <w:endnote w:type="continuationSeparator" w:id="0">
    <w:p w:rsidR="004D4242" w:rsidRDefault="004D424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 xml:space="preserve">Martina </w:t>
    </w:r>
    <w:proofErr w:type="spellStart"/>
    <w:r w:rsidR="000B2B93">
      <w:rPr>
        <w:color w:val="808080" w:themeColor="background1" w:themeShade="80"/>
      </w:rPr>
      <w:t>Jarolímková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242" w:rsidRDefault="004D4242" w:rsidP="00CA6778">
      <w:pPr>
        <w:spacing w:before="0" w:after="0"/>
      </w:pPr>
      <w:r>
        <w:separator/>
      </w:r>
    </w:p>
  </w:footnote>
  <w:footnote w:type="continuationSeparator" w:id="0">
    <w:p w:rsidR="004D4242" w:rsidRDefault="004D424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F16070"/>
    <w:rsid w:val="00084AD2"/>
    <w:rsid w:val="00087F84"/>
    <w:rsid w:val="000B2B93"/>
    <w:rsid w:val="000B51C4"/>
    <w:rsid w:val="000C217E"/>
    <w:rsid w:val="000C693B"/>
    <w:rsid w:val="00107C6C"/>
    <w:rsid w:val="00145215"/>
    <w:rsid w:val="0015164B"/>
    <w:rsid w:val="0017080B"/>
    <w:rsid w:val="001B1DAD"/>
    <w:rsid w:val="001C2078"/>
    <w:rsid w:val="001E7E1A"/>
    <w:rsid w:val="00222BD3"/>
    <w:rsid w:val="00235DCF"/>
    <w:rsid w:val="00247D1D"/>
    <w:rsid w:val="00252D2D"/>
    <w:rsid w:val="0026301E"/>
    <w:rsid w:val="00265BEC"/>
    <w:rsid w:val="00275746"/>
    <w:rsid w:val="00281EB3"/>
    <w:rsid w:val="002D07C5"/>
    <w:rsid w:val="002D72D4"/>
    <w:rsid w:val="00372F3A"/>
    <w:rsid w:val="00375125"/>
    <w:rsid w:val="003963ED"/>
    <w:rsid w:val="003C040B"/>
    <w:rsid w:val="003D1D48"/>
    <w:rsid w:val="003D2F54"/>
    <w:rsid w:val="003E5821"/>
    <w:rsid w:val="003F6354"/>
    <w:rsid w:val="00441154"/>
    <w:rsid w:val="004513CC"/>
    <w:rsid w:val="004B0AD8"/>
    <w:rsid w:val="004D0EFA"/>
    <w:rsid w:val="004D4242"/>
    <w:rsid w:val="004F5816"/>
    <w:rsid w:val="00586956"/>
    <w:rsid w:val="005D4579"/>
    <w:rsid w:val="005D59D5"/>
    <w:rsid w:val="006347FB"/>
    <w:rsid w:val="006515B1"/>
    <w:rsid w:val="006516F6"/>
    <w:rsid w:val="00666590"/>
    <w:rsid w:val="00684206"/>
    <w:rsid w:val="007269D6"/>
    <w:rsid w:val="00757EE1"/>
    <w:rsid w:val="00813B56"/>
    <w:rsid w:val="00837111"/>
    <w:rsid w:val="008811BC"/>
    <w:rsid w:val="008A7A91"/>
    <w:rsid w:val="00947E9C"/>
    <w:rsid w:val="009768D3"/>
    <w:rsid w:val="009C77DA"/>
    <w:rsid w:val="00A9604F"/>
    <w:rsid w:val="00AB0C5F"/>
    <w:rsid w:val="00BD287C"/>
    <w:rsid w:val="00BD446E"/>
    <w:rsid w:val="00BD7AB7"/>
    <w:rsid w:val="00BF16AB"/>
    <w:rsid w:val="00BF29CB"/>
    <w:rsid w:val="00C03027"/>
    <w:rsid w:val="00C94150"/>
    <w:rsid w:val="00C954ED"/>
    <w:rsid w:val="00CA4254"/>
    <w:rsid w:val="00CA6778"/>
    <w:rsid w:val="00CA68AF"/>
    <w:rsid w:val="00CC2DB1"/>
    <w:rsid w:val="00CE3730"/>
    <w:rsid w:val="00E0594A"/>
    <w:rsid w:val="00E8379F"/>
    <w:rsid w:val="00ED1FEC"/>
    <w:rsid w:val="00F00A57"/>
    <w:rsid w:val="00F16070"/>
    <w:rsid w:val="00F23263"/>
    <w:rsid w:val="00FD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52113-05EF-478F-97B7-63E0A969E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21</TotalTime>
  <Pages>1</Pages>
  <Words>36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9</cp:revision>
  <cp:lastPrinted>2013-02-27T19:02:00Z</cp:lastPrinted>
  <dcterms:created xsi:type="dcterms:W3CDTF">2013-02-26T12:20:00Z</dcterms:created>
  <dcterms:modified xsi:type="dcterms:W3CDTF">2013-02-27T19:03:00Z</dcterms:modified>
</cp:coreProperties>
</file>