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4E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Třetí průmětna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2D625F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54"/>
          <w:szCs w:val="54"/>
        </w:rPr>
        <w:lastRenderedPageBreak/>
        <w:t>Zadání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P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>Příklad č. 1:</w:t>
      </w:r>
    </w:p>
    <w:p w:rsid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>Pomocí třetí průmětny sestrojte délku úsečky AB</w:t>
      </w:r>
      <w:r w:rsidR="00543B7B">
        <w:rPr>
          <w:rFonts w:cs="Arial"/>
          <w:sz w:val="24"/>
          <w:szCs w:val="24"/>
        </w:rPr>
        <w:t>.</w:t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081304" w:rsidRPr="004B74EE" w:rsidRDefault="00081304" w:rsidP="00081304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3562178" cy="2434167"/>
            <wp:effectExtent l="19050" t="0" r="172" b="0"/>
            <wp:docPr id="1" name="Obrázek 0" descr="zadá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2985" cy="2434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4B74EE" w:rsidRP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>Příklad č. 2:</w:t>
      </w:r>
    </w:p>
    <w:p w:rsid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 xml:space="preserve">Pomocí třetí průmětny sestrojte vzdálenost bodu A od roviny </w:t>
      </w:r>
      <w:r w:rsidRPr="004B74EE">
        <w:rPr>
          <w:rFonts w:ascii="Times New Roman" w:hAnsi="Times New Roman" w:cs="Times New Roman"/>
          <w:sz w:val="24"/>
          <w:szCs w:val="24"/>
        </w:rPr>
        <w:t>ρ</w:t>
      </w:r>
      <w:r w:rsidRPr="004B74EE">
        <w:rPr>
          <w:rFonts w:cs="Arial"/>
          <w:sz w:val="24"/>
          <w:szCs w:val="24"/>
        </w:rPr>
        <w:t>.</w:t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081304" w:rsidRPr="004B74EE" w:rsidRDefault="00081304" w:rsidP="00081304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2727062" cy="2527300"/>
            <wp:effectExtent l="19050" t="0" r="0" b="0"/>
            <wp:docPr id="2" name="Obrázek 1" descr="zadání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8283" cy="252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4B74EE" w:rsidRP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>Příklad č. 3:</w:t>
      </w:r>
    </w:p>
    <w:p w:rsid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 xml:space="preserve">Pomocí třetí průmětny sestrojte vzdálenost dvou rovin </w:t>
      </w:r>
      <w:r w:rsidRPr="004B74EE">
        <w:rPr>
          <w:rFonts w:ascii="Times New Roman" w:hAnsi="Times New Roman" w:cs="Times New Roman"/>
          <w:sz w:val="24"/>
          <w:szCs w:val="24"/>
        </w:rPr>
        <w:t xml:space="preserve">α </w:t>
      </w:r>
      <w:r w:rsidRPr="004B74EE">
        <w:rPr>
          <w:rFonts w:cs="Arial"/>
          <w:sz w:val="24"/>
          <w:szCs w:val="24"/>
        </w:rPr>
        <w:t>a</w:t>
      </w:r>
      <w:r w:rsidRPr="004B74EE">
        <w:rPr>
          <w:rFonts w:ascii="Times New Roman" w:hAnsi="Times New Roman" w:cs="Times New Roman"/>
          <w:sz w:val="24"/>
          <w:szCs w:val="24"/>
        </w:rPr>
        <w:t xml:space="preserve"> β</w:t>
      </w:r>
      <w:r w:rsidRPr="004B74EE">
        <w:rPr>
          <w:rFonts w:cs="Arial"/>
          <w:sz w:val="24"/>
          <w:szCs w:val="24"/>
        </w:rPr>
        <w:t>.</w:t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081304" w:rsidRPr="004B74EE" w:rsidRDefault="00081304" w:rsidP="00081304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2583093" cy="2916767"/>
            <wp:effectExtent l="19050" t="0" r="7707" b="0"/>
            <wp:docPr id="3" name="Obrázek 2" descr="zadání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3805" cy="2917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2E9" w:rsidRPr="004B74EE" w:rsidRDefault="002D22E9" w:rsidP="00AC77D2">
      <w:pPr>
        <w:rPr>
          <w:rFonts w:cs="Arial"/>
          <w:sz w:val="24"/>
          <w:szCs w:val="24"/>
        </w:rPr>
      </w:pPr>
    </w:p>
    <w:p w:rsidR="00AC77D2" w:rsidRPr="004B74EE" w:rsidRDefault="00AC77D2" w:rsidP="00081304">
      <w:pPr>
        <w:jc w:val="center"/>
        <w:rPr>
          <w:rFonts w:cs="Arial"/>
          <w:sz w:val="24"/>
          <w:szCs w:val="24"/>
        </w:rPr>
      </w:pPr>
    </w:p>
    <w:p w:rsidR="00AC77D2" w:rsidRPr="00CD2C38" w:rsidRDefault="00AC77D2" w:rsidP="00AC77D2">
      <w:pPr>
        <w:jc w:val="center"/>
        <w:rPr>
          <w:rFonts w:cs="Arial"/>
          <w:sz w:val="24"/>
          <w:szCs w:val="24"/>
        </w:rPr>
      </w:pPr>
    </w:p>
    <w:p w:rsidR="00D81873" w:rsidRDefault="00D81873" w:rsidP="00AC77D2">
      <w:pPr>
        <w:jc w:val="center"/>
        <w:rPr>
          <w:rFonts w:cs="Arial"/>
          <w:sz w:val="24"/>
          <w:szCs w:val="24"/>
        </w:rPr>
      </w:pPr>
    </w:p>
    <w:sectPr w:rsidR="00D81873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7B2" w:rsidRDefault="00E267B2" w:rsidP="00CA6778">
      <w:pPr>
        <w:spacing w:before="0" w:after="0"/>
      </w:pPr>
      <w:r>
        <w:separator/>
      </w:r>
    </w:p>
  </w:endnote>
  <w:endnote w:type="continuationSeparator" w:id="1">
    <w:p w:rsidR="00E267B2" w:rsidRDefault="00E267B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>Martina Jarolímková.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7B2" w:rsidRDefault="00E267B2" w:rsidP="00CA6778">
      <w:pPr>
        <w:spacing w:before="0" w:after="0"/>
      </w:pPr>
      <w:r>
        <w:separator/>
      </w:r>
    </w:p>
  </w:footnote>
  <w:footnote w:type="continuationSeparator" w:id="1">
    <w:p w:rsidR="00E267B2" w:rsidRDefault="00E267B2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912516"/>
    <w:rsid w:val="00022C37"/>
    <w:rsid w:val="0004610B"/>
    <w:rsid w:val="00081304"/>
    <w:rsid w:val="00084AD2"/>
    <w:rsid w:val="00143123"/>
    <w:rsid w:val="00144872"/>
    <w:rsid w:val="0015164B"/>
    <w:rsid w:val="0017080B"/>
    <w:rsid w:val="00174DDA"/>
    <w:rsid w:val="001852ED"/>
    <w:rsid w:val="001C530F"/>
    <w:rsid w:val="00207EE7"/>
    <w:rsid w:val="0023250F"/>
    <w:rsid w:val="00235DCF"/>
    <w:rsid w:val="00247D1D"/>
    <w:rsid w:val="00252D2D"/>
    <w:rsid w:val="0026274A"/>
    <w:rsid w:val="00271214"/>
    <w:rsid w:val="00281EB3"/>
    <w:rsid w:val="002B20FC"/>
    <w:rsid w:val="002D22E9"/>
    <w:rsid w:val="002D625F"/>
    <w:rsid w:val="00310132"/>
    <w:rsid w:val="00375125"/>
    <w:rsid w:val="003C040B"/>
    <w:rsid w:val="003D1D48"/>
    <w:rsid w:val="004109BC"/>
    <w:rsid w:val="00441154"/>
    <w:rsid w:val="004513CC"/>
    <w:rsid w:val="004B0AD8"/>
    <w:rsid w:val="004B6843"/>
    <w:rsid w:val="004B74EE"/>
    <w:rsid w:val="005011DC"/>
    <w:rsid w:val="005275D4"/>
    <w:rsid w:val="00543B7B"/>
    <w:rsid w:val="005D1E62"/>
    <w:rsid w:val="005D33AD"/>
    <w:rsid w:val="005D4579"/>
    <w:rsid w:val="006347FB"/>
    <w:rsid w:val="006515B1"/>
    <w:rsid w:val="006516F6"/>
    <w:rsid w:val="00666590"/>
    <w:rsid w:val="00684206"/>
    <w:rsid w:val="00715EC7"/>
    <w:rsid w:val="007269D6"/>
    <w:rsid w:val="00765E7C"/>
    <w:rsid w:val="007A7BD6"/>
    <w:rsid w:val="007D318E"/>
    <w:rsid w:val="008974E0"/>
    <w:rsid w:val="008D79DF"/>
    <w:rsid w:val="00912516"/>
    <w:rsid w:val="009474A9"/>
    <w:rsid w:val="00947E9C"/>
    <w:rsid w:val="00990417"/>
    <w:rsid w:val="0099043C"/>
    <w:rsid w:val="009913D1"/>
    <w:rsid w:val="009C77DA"/>
    <w:rsid w:val="00A34311"/>
    <w:rsid w:val="00AC77D2"/>
    <w:rsid w:val="00AF2D7C"/>
    <w:rsid w:val="00B401AA"/>
    <w:rsid w:val="00BD3844"/>
    <w:rsid w:val="00BD446E"/>
    <w:rsid w:val="00C15280"/>
    <w:rsid w:val="00C52522"/>
    <w:rsid w:val="00C94278"/>
    <w:rsid w:val="00CA6778"/>
    <w:rsid w:val="00CA68AF"/>
    <w:rsid w:val="00CD2C38"/>
    <w:rsid w:val="00CF0565"/>
    <w:rsid w:val="00D1036C"/>
    <w:rsid w:val="00D1213E"/>
    <w:rsid w:val="00D43CE3"/>
    <w:rsid w:val="00D76B6E"/>
    <w:rsid w:val="00D81873"/>
    <w:rsid w:val="00E267B2"/>
    <w:rsid w:val="00EA2ACB"/>
    <w:rsid w:val="00F23263"/>
    <w:rsid w:val="00F26480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</TotalTime>
  <Pages>3</Pages>
  <Words>37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2</cp:revision>
  <dcterms:created xsi:type="dcterms:W3CDTF">2013-06-19T21:09:00Z</dcterms:created>
  <dcterms:modified xsi:type="dcterms:W3CDTF">2013-06-19T21:09:00Z</dcterms:modified>
</cp:coreProperties>
</file>